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27235" w14:textId="79A46406" w:rsidR="00550927" w:rsidRPr="00EE1090" w:rsidRDefault="008B0CF2" w:rsidP="008B0CF2">
      <w:pPr>
        <w:tabs>
          <w:tab w:val="left" w:pos="3360"/>
        </w:tabs>
        <w:ind w:right="-102"/>
        <w:jc w:val="center"/>
        <w:rPr>
          <w:rFonts w:ascii="Times New Roman" w:hAnsi="Times New Roman" w:cs="Times New Roman"/>
          <w:b/>
          <w:sz w:val="28"/>
          <w:szCs w:val="28"/>
        </w:rPr>
      </w:pPr>
      <w:r w:rsidRPr="00EE1090">
        <w:rPr>
          <w:rFonts w:ascii="Times New Roman" w:hAnsi="Times New Roman" w:cs="Times New Roman"/>
          <w:b/>
          <w:sz w:val="28"/>
          <w:szCs w:val="28"/>
        </w:rPr>
        <w:t>PHỤ LỤC</w:t>
      </w:r>
    </w:p>
    <w:p w14:paraId="60B0A03D" w14:textId="164B9804" w:rsidR="008B0CF2" w:rsidRPr="00EE1090" w:rsidRDefault="008B0CF2" w:rsidP="00550927">
      <w:pPr>
        <w:tabs>
          <w:tab w:val="left" w:pos="3360"/>
        </w:tabs>
        <w:ind w:right="-102"/>
        <w:jc w:val="center"/>
        <w:rPr>
          <w:rFonts w:ascii="Times New Roman" w:hAnsi="Times New Roman" w:cs="Times New Roman"/>
          <w:b/>
          <w:bCs/>
          <w:color w:val="000000" w:themeColor="text1"/>
          <w:spacing w:val="-4"/>
          <w:sz w:val="28"/>
          <w:szCs w:val="28"/>
        </w:rPr>
      </w:pPr>
      <w:r w:rsidRPr="00EE1090">
        <w:rPr>
          <w:rFonts w:ascii="Times New Roman" w:hAnsi="Times New Roman" w:cs="Times New Roman"/>
          <w:b/>
          <w:bCs/>
          <w:color w:val="000000" w:themeColor="text1"/>
          <w:spacing w:val="-4"/>
          <w:sz w:val="28"/>
          <w:szCs w:val="28"/>
        </w:rPr>
        <w:t xml:space="preserve"> Nội dung Ủy ban nhân dân Thành phố </w:t>
      </w:r>
      <w:r w:rsidR="00C27C0D">
        <w:rPr>
          <w:rFonts w:ascii="Times New Roman" w:hAnsi="Times New Roman" w:cs="Times New Roman"/>
          <w:b/>
          <w:bCs/>
          <w:color w:val="000000" w:themeColor="text1"/>
          <w:spacing w:val="-4"/>
          <w:sz w:val="28"/>
          <w:szCs w:val="28"/>
        </w:rPr>
        <w:t>phân cấp</w:t>
      </w:r>
      <w:r w:rsidRPr="00EE1090">
        <w:rPr>
          <w:rFonts w:ascii="Times New Roman" w:hAnsi="Times New Roman" w:cs="Times New Roman"/>
          <w:b/>
          <w:bCs/>
          <w:color w:val="000000" w:themeColor="text1"/>
          <w:spacing w:val="-4"/>
          <w:sz w:val="28"/>
          <w:szCs w:val="28"/>
        </w:rPr>
        <w:t xml:space="preserve"> </w:t>
      </w:r>
    </w:p>
    <w:p w14:paraId="64456342" w14:textId="6D137D5C" w:rsidR="008B0CF2" w:rsidRPr="00EE1090" w:rsidRDefault="008B0CF2" w:rsidP="00550927">
      <w:pPr>
        <w:tabs>
          <w:tab w:val="left" w:pos="3360"/>
        </w:tabs>
        <w:ind w:right="-102"/>
        <w:jc w:val="center"/>
        <w:rPr>
          <w:rFonts w:ascii="Times New Roman" w:hAnsi="Times New Roman" w:cs="Times New Roman"/>
          <w:b/>
          <w:bCs/>
          <w:color w:val="000000" w:themeColor="text1"/>
          <w:spacing w:val="-4"/>
          <w:sz w:val="28"/>
          <w:szCs w:val="28"/>
        </w:rPr>
      </w:pPr>
      <w:r w:rsidRPr="00EE1090">
        <w:rPr>
          <w:rFonts w:ascii="Times New Roman" w:hAnsi="Times New Roman" w:cs="Times New Roman"/>
          <w:b/>
          <w:bCs/>
          <w:color w:val="000000" w:themeColor="text1"/>
          <w:spacing w:val="-4"/>
          <w:sz w:val="28"/>
          <w:szCs w:val="28"/>
        </w:rPr>
        <w:t>cho Sở Khoa học và Công nghệ</w:t>
      </w:r>
    </w:p>
    <w:p w14:paraId="7174250E" w14:textId="6052B4D1" w:rsidR="00550927" w:rsidRPr="00EE1090" w:rsidRDefault="008B0CF2" w:rsidP="00EB0F4C">
      <w:pPr>
        <w:tabs>
          <w:tab w:val="left" w:pos="3360"/>
        </w:tabs>
        <w:ind w:right="-102"/>
        <w:jc w:val="center"/>
        <w:rPr>
          <w:rFonts w:ascii="Times New Roman" w:hAnsi="Times New Roman" w:cs="Times New Roman"/>
          <w:bCs/>
          <w:i/>
          <w:iCs/>
          <w:sz w:val="28"/>
          <w:szCs w:val="28"/>
        </w:rPr>
      </w:pPr>
      <w:r w:rsidRPr="00EE1090">
        <w:rPr>
          <w:rFonts w:ascii="Times New Roman" w:hAnsi="Times New Roman" w:cs="Times New Roman"/>
          <w:bCs/>
          <w:i/>
          <w:iCs/>
          <w:sz w:val="28"/>
          <w:szCs w:val="28"/>
        </w:rPr>
        <w:t xml:space="preserve"> (Đính kèm Quyết định số………/QĐ-UBND ngày …</w:t>
      </w:r>
      <w:r w:rsidR="00EB0F4C" w:rsidRPr="00EE1090">
        <w:rPr>
          <w:rFonts w:ascii="Times New Roman" w:hAnsi="Times New Roman" w:cs="Times New Roman"/>
          <w:bCs/>
          <w:i/>
          <w:iCs/>
          <w:sz w:val="28"/>
          <w:szCs w:val="28"/>
        </w:rPr>
        <w:t xml:space="preserve"> </w:t>
      </w:r>
      <w:r w:rsidRPr="00EE1090">
        <w:rPr>
          <w:rFonts w:ascii="Times New Roman" w:hAnsi="Times New Roman" w:cs="Times New Roman"/>
          <w:bCs/>
          <w:i/>
          <w:iCs/>
          <w:sz w:val="28"/>
          <w:szCs w:val="28"/>
        </w:rPr>
        <w:t>tháng …</w:t>
      </w:r>
      <w:r w:rsidR="00EB0F4C" w:rsidRPr="00EE1090">
        <w:rPr>
          <w:rFonts w:ascii="Times New Roman" w:hAnsi="Times New Roman" w:cs="Times New Roman"/>
          <w:bCs/>
          <w:i/>
          <w:iCs/>
          <w:sz w:val="28"/>
          <w:szCs w:val="28"/>
        </w:rPr>
        <w:t xml:space="preserve"> </w:t>
      </w:r>
      <w:r w:rsidRPr="00EE1090">
        <w:rPr>
          <w:rFonts w:ascii="Times New Roman" w:hAnsi="Times New Roman" w:cs="Times New Roman"/>
          <w:bCs/>
          <w:i/>
          <w:iCs/>
          <w:sz w:val="28"/>
          <w:szCs w:val="28"/>
        </w:rPr>
        <w:t xml:space="preserve">năm 2025 </w:t>
      </w:r>
      <w:r w:rsidR="00EB0F4C" w:rsidRPr="00EE1090">
        <w:rPr>
          <w:rFonts w:ascii="Times New Roman" w:hAnsi="Times New Roman" w:cs="Times New Roman"/>
          <w:bCs/>
          <w:i/>
          <w:iCs/>
          <w:sz w:val="28"/>
          <w:szCs w:val="28"/>
        </w:rPr>
        <w:br/>
      </w:r>
      <w:r w:rsidRPr="00EE1090">
        <w:rPr>
          <w:rFonts w:ascii="Times New Roman" w:hAnsi="Times New Roman" w:cs="Times New Roman"/>
          <w:bCs/>
          <w:i/>
          <w:iCs/>
          <w:sz w:val="28"/>
          <w:szCs w:val="28"/>
        </w:rPr>
        <w:t xml:space="preserve">của </w:t>
      </w:r>
      <w:r w:rsidRPr="00EE1090">
        <w:rPr>
          <w:rFonts w:ascii="Times New Roman" w:hAnsi="Times New Roman" w:cs="Times New Roman"/>
          <w:i/>
          <w:iCs/>
          <w:color w:val="000000" w:themeColor="text1"/>
          <w:spacing w:val="-4"/>
          <w:sz w:val="28"/>
          <w:szCs w:val="28"/>
        </w:rPr>
        <w:t>Ủy ban nhân dân Thành</w:t>
      </w:r>
      <w:r w:rsidRPr="00EE1090">
        <w:rPr>
          <w:rFonts w:ascii="Times New Roman" w:hAnsi="Times New Roman" w:cs="Times New Roman"/>
          <w:i/>
          <w:iCs/>
          <w:sz w:val="28"/>
          <w:szCs w:val="28"/>
        </w:rPr>
        <w:t xml:space="preserve"> </w:t>
      </w:r>
      <w:r w:rsidRPr="00EE1090">
        <w:rPr>
          <w:rFonts w:ascii="Times New Roman" w:hAnsi="Times New Roman" w:cs="Times New Roman"/>
          <w:bCs/>
          <w:i/>
          <w:iCs/>
          <w:color w:val="000000"/>
          <w:sz w:val="28"/>
          <w:szCs w:val="28"/>
        </w:rPr>
        <w:t xml:space="preserve">phố </w:t>
      </w:r>
      <w:r w:rsidR="00550927" w:rsidRPr="00EE1090">
        <w:rPr>
          <w:rFonts w:ascii="Times New Roman" w:hAnsi="Times New Roman" w:cs="Times New Roman"/>
          <w:bCs/>
          <w:i/>
          <w:iCs/>
          <w:color w:val="000000"/>
          <w:sz w:val="28"/>
          <w:szCs w:val="28"/>
        </w:rPr>
        <w:t>Hồ Chí Minh</w:t>
      </w:r>
      <w:r w:rsidRPr="00EE1090">
        <w:rPr>
          <w:rFonts w:ascii="Times New Roman" w:hAnsi="Times New Roman" w:cs="Times New Roman"/>
          <w:bCs/>
          <w:i/>
          <w:iCs/>
          <w:color w:val="000000"/>
          <w:sz w:val="28"/>
          <w:szCs w:val="28"/>
        </w:rPr>
        <w:t>)</w:t>
      </w:r>
    </w:p>
    <w:p w14:paraId="0FBE8712" w14:textId="6A10C6AB" w:rsidR="00550927" w:rsidRPr="00EE1090" w:rsidRDefault="008B0CF2" w:rsidP="00EB0F4C">
      <w:pPr>
        <w:ind w:right="-102"/>
        <w:jc w:val="center"/>
        <w:rPr>
          <w:rFonts w:ascii="Times New Roman" w:hAnsi="Times New Roman" w:cs="Times New Roman"/>
          <w:b/>
          <w:sz w:val="28"/>
          <w:szCs w:val="28"/>
        </w:rPr>
      </w:pPr>
      <w:r w:rsidRPr="00EE1090">
        <w:rPr>
          <w:rFonts w:ascii="Times New Roman" w:hAnsi="Times New Roman" w:cs="Times New Roman"/>
          <w:b/>
          <w:noProof/>
          <w:sz w:val="28"/>
          <w:szCs w:val="28"/>
        </w:rPr>
        <mc:AlternateContent>
          <mc:Choice Requires="wps">
            <w:drawing>
              <wp:anchor distT="0" distB="0" distL="114300" distR="114300" simplePos="0" relativeHeight="251656192" behindDoc="0" locked="0" layoutInCell="1" allowOverlap="1" wp14:anchorId="580E25F1" wp14:editId="23EA557A">
                <wp:simplePos x="0" y="0"/>
                <wp:positionH relativeFrom="column">
                  <wp:posOffset>2315210</wp:posOffset>
                </wp:positionH>
                <wp:positionV relativeFrom="paragraph">
                  <wp:posOffset>52705</wp:posOffset>
                </wp:positionV>
                <wp:extent cx="131699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6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AAB78E" id="_x0000_t32" coordsize="21600,21600" o:spt="32" o:oned="t" path="m,l21600,21600e" filled="f">
                <v:path arrowok="t" fillok="f" o:connecttype="none"/>
                <o:lock v:ext="edit" shapetype="t"/>
              </v:shapetype>
              <v:shape id="Straight Arrow Connector 1" o:spid="_x0000_s1026" type="#_x0000_t32" style="position:absolute;margin-left:182.3pt;margin-top:4.15pt;width:103.7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"/>
            </w:pict>
          </mc:Fallback>
        </mc:AlternateContent>
      </w:r>
    </w:p>
    <w:p w14:paraId="0F7E0D40" w14:textId="77777777" w:rsidR="00912CBA" w:rsidRPr="00782A98" w:rsidRDefault="00912CBA" w:rsidP="00B740BB">
      <w:pPr>
        <w:tabs>
          <w:tab w:val="left" w:pos="2622"/>
        </w:tabs>
        <w:spacing w:before="120"/>
        <w:ind w:firstLine="709"/>
        <w:jc w:val="both"/>
        <w:rPr>
          <w:rFonts w:ascii="Times New Roman" w:hAnsi="Times New Roman" w:cs="Times New Roman"/>
          <w:b/>
          <w:bCs/>
          <w:color w:val="000000" w:themeColor="text1"/>
          <w:spacing w:val="-4"/>
          <w:sz w:val="28"/>
          <w:szCs w:val="28"/>
        </w:rPr>
      </w:pPr>
      <w:bookmarkStart w:id="0" w:name="_Hlk204949995"/>
      <w:r w:rsidRPr="00782A98">
        <w:rPr>
          <w:rFonts w:ascii="Times New Roman" w:hAnsi="Times New Roman" w:cs="Times New Roman"/>
          <w:b/>
          <w:bCs/>
          <w:color w:val="000000" w:themeColor="text1"/>
          <w:spacing w:val="-4"/>
          <w:sz w:val="28"/>
          <w:szCs w:val="28"/>
        </w:rPr>
        <w:t xml:space="preserve">I. Lĩnh vực Viễn thông </w:t>
      </w:r>
      <w:r>
        <w:rPr>
          <w:rFonts w:ascii="Times New Roman" w:hAnsi="Times New Roman" w:cs="Times New Roman"/>
          <w:b/>
          <w:bCs/>
          <w:color w:val="000000" w:themeColor="text1"/>
          <w:spacing w:val="-4"/>
          <w:sz w:val="28"/>
          <w:szCs w:val="28"/>
        </w:rPr>
        <w:t>(01 nội dung)</w:t>
      </w:r>
    </w:p>
    <w:p w14:paraId="71CF0FDD" w14:textId="4E50D845" w:rsidR="00912CBA" w:rsidRDefault="00912CBA" w:rsidP="00B740BB">
      <w:pPr>
        <w:spacing w:before="120"/>
        <w:ind w:firstLine="709"/>
        <w:jc w:val="both"/>
        <w:rPr>
          <w:rFonts w:ascii="Times New Roman" w:hAnsi="Times New Roman" w:cs="Times New Roman"/>
          <w:color w:val="000000" w:themeColor="text1"/>
          <w:sz w:val="28"/>
          <w:szCs w:val="28"/>
        </w:rPr>
      </w:pPr>
      <w:r w:rsidRPr="00267123">
        <w:rPr>
          <w:rFonts w:ascii="Times New Roman" w:hAnsi="Times New Roman" w:cs="Times New Roman"/>
          <w:sz w:val="28"/>
          <w:szCs w:val="28"/>
        </w:rPr>
        <w:t>Cấp, sửa đổi, bổ sung, cấp lại, gia hạn, thu hồi giấy phép kinh doanh dịch vụ viễn thông, buộc chấm dứt hoạt động cung cấp dịch vụ viễn thông</w:t>
      </w:r>
      <w:r w:rsidRPr="00267123">
        <w:rPr>
          <w:rFonts w:ascii="Times New Roman" w:hAnsi="Times New Roman" w:cs="Times New Roman"/>
          <w:color w:val="000000" w:themeColor="text1"/>
          <w:sz w:val="28"/>
          <w:szCs w:val="28"/>
        </w:rPr>
        <w:t xml:space="preserve"> </w:t>
      </w:r>
      <w:bookmarkStart w:id="1" w:name="_Hlk204865899"/>
    </w:p>
    <w:bookmarkEnd w:id="1"/>
    <w:p w14:paraId="2FA0734B" w14:textId="4D766CA5" w:rsidR="00912CBA" w:rsidRPr="00EE1489" w:rsidRDefault="00912CBA" w:rsidP="00B740BB">
      <w:pPr>
        <w:tabs>
          <w:tab w:val="left" w:pos="990"/>
        </w:tabs>
        <w:spacing w:before="120"/>
        <w:ind w:firstLine="709"/>
        <w:jc w:val="both"/>
        <w:rPr>
          <w:rFonts w:ascii="Times New Roman" w:hAnsi="Times New Roman" w:cs="Times New Roman"/>
          <w:b/>
          <w:bCs/>
          <w:color w:val="000000" w:themeColor="text1"/>
          <w:sz w:val="28"/>
          <w:szCs w:val="28"/>
        </w:rPr>
      </w:pPr>
      <w:r w:rsidRPr="00EE1489">
        <w:rPr>
          <w:rFonts w:ascii="Times New Roman" w:hAnsi="Times New Roman" w:cs="Times New Roman"/>
          <w:b/>
          <w:bCs/>
          <w:color w:val="000000" w:themeColor="text1"/>
          <w:sz w:val="28"/>
          <w:szCs w:val="28"/>
        </w:rPr>
        <w:t>II.</w:t>
      </w:r>
      <w:r w:rsidRPr="00EE1489">
        <w:rPr>
          <w:rFonts w:ascii="Times New Roman" w:hAnsi="Times New Roman" w:cs="Times New Roman"/>
          <w:color w:val="000000" w:themeColor="text1"/>
          <w:sz w:val="28"/>
          <w:szCs w:val="28"/>
        </w:rPr>
        <w:t xml:space="preserve"> </w:t>
      </w:r>
      <w:r w:rsidRPr="00EE1489">
        <w:rPr>
          <w:rFonts w:ascii="Times New Roman" w:hAnsi="Times New Roman" w:cs="Times New Roman"/>
          <w:b/>
          <w:bCs/>
          <w:color w:val="000000" w:themeColor="text1"/>
          <w:sz w:val="28"/>
          <w:szCs w:val="28"/>
        </w:rPr>
        <w:t>Lĩnh vực sở hữu trí tuệ (</w:t>
      </w:r>
      <w:r>
        <w:rPr>
          <w:rFonts w:ascii="Times New Roman" w:hAnsi="Times New Roman" w:cs="Times New Roman"/>
          <w:b/>
          <w:bCs/>
          <w:color w:val="000000" w:themeColor="text1"/>
          <w:sz w:val="28"/>
          <w:szCs w:val="28"/>
        </w:rPr>
        <w:t>0</w:t>
      </w:r>
      <w:r w:rsidR="00A514F4">
        <w:rPr>
          <w:rFonts w:ascii="Times New Roman" w:hAnsi="Times New Roman" w:cs="Times New Roman"/>
          <w:b/>
          <w:bCs/>
          <w:color w:val="000000" w:themeColor="text1"/>
          <w:sz w:val="28"/>
          <w:szCs w:val="28"/>
        </w:rPr>
        <w:t>6</w:t>
      </w:r>
      <w:r>
        <w:rPr>
          <w:rFonts w:ascii="Times New Roman" w:hAnsi="Times New Roman" w:cs="Times New Roman"/>
          <w:b/>
          <w:bCs/>
          <w:color w:val="000000" w:themeColor="text1"/>
          <w:sz w:val="28"/>
          <w:szCs w:val="28"/>
        </w:rPr>
        <w:t xml:space="preserve"> nội dung</w:t>
      </w:r>
      <w:r w:rsidRPr="00EE1489">
        <w:rPr>
          <w:rFonts w:ascii="Times New Roman" w:hAnsi="Times New Roman" w:cs="Times New Roman"/>
          <w:b/>
          <w:bCs/>
          <w:color w:val="000000" w:themeColor="text1"/>
          <w:sz w:val="28"/>
          <w:szCs w:val="28"/>
        </w:rPr>
        <w:t>)</w:t>
      </w:r>
    </w:p>
    <w:p w14:paraId="778602E4" w14:textId="77777777" w:rsidR="00A514F4" w:rsidRDefault="00A514F4" w:rsidP="00A514F4">
      <w:pPr>
        <w:spacing w:before="100"/>
        <w:ind w:firstLine="709"/>
        <w:jc w:val="both"/>
        <w:rPr>
          <w:rFonts w:ascii="Times New Roman" w:hAnsi="Times New Roman" w:cs="Times New Roman"/>
          <w:color w:val="000000" w:themeColor="text1"/>
          <w:sz w:val="28"/>
          <w:szCs w:val="28"/>
        </w:rPr>
      </w:pPr>
      <w:r w:rsidRPr="00782A98">
        <w:rPr>
          <w:rFonts w:ascii="Times New Roman" w:hAnsi="Times New Roman" w:cs="Times New Roman"/>
          <w:color w:val="000000" w:themeColor="text1"/>
          <w:sz w:val="28"/>
          <w:szCs w:val="28"/>
        </w:rPr>
        <w:t xml:space="preserve">1. </w:t>
      </w:r>
      <w:r>
        <w:rPr>
          <w:rFonts w:ascii="Times New Roman" w:hAnsi="Times New Roman" w:cs="Times New Roman"/>
          <w:color w:val="000000" w:themeColor="text1"/>
          <w:sz w:val="28"/>
          <w:szCs w:val="28"/>
        </w:rPr>
        <w:t>Việc g</w:t>
      </w:r>
      <w:r w:rsidRPr="00782A98">
        <w:rPr>
          <w:rFonts w:ascii="Times New Roman" w:hAnsi="Times New Roman" w:cs="Times New Roman"/>
          <w:color w:val="000000" w:themeColor="text1"/>
          <w:sz w:val="28"/>
          <w:szCs w:val="28"/>
        </w:rPr>
        <w:t>hi nhận</w:t>
      </w:r>
      <w:r>
        <w:rPr>
          <w:rFonts w:ascii="Times New Roman" w:hAnsi="Times New Roman" w:cs="Times New Roman"/>
          <w:color w:val="000000" w:themeColor="text1"/>
          <w:sz w:val="28"/>
          <w:szCs w:val="28"/>
        </w:rPr>
        <w:t xml:space="preserve"> </w:t>
      </w:r>
      <w:r w:rsidRPr="00782A98">
        <w:rPr>
          <w:rFonts w:ascii="Times New Roman" w:hAnsi="Times New Roman" w:cs="Times New Roman"/>
          <w:color w:val="000000" w:themeColor="text1"/>
          <w:sz w:val="28"/>
          <w:szCs w:val="28"/>
        </w:rPr>
        <w:t>tổ chức</w:t>
      </w:r>
      <w:r>
        <w:rPr>
          <w:rFonts w:ascii="Times New Roman" w:hAnsi="Times New Roman" w:cs="Times New Roman"/>
          <w:color w:val="000000" w:themeColor="text1"/>
          <w:sz w:val="28"/>
          <w:szCs w:val="28"/>
        </w:rPr>
        <w:t xml:space="preserve"> đáp ứng</w:t>
      </w:r>
      <w:r w:rsidRPr="00782A98">
        <w:rPr>
          <w:rFonts w:ascii="Times New Roman" w:hAnsi="Times New Roman" w:cs="Times New Roman"/>
          <w:color w:val="000000" w:themeColor="text1"/>
          <w:sz w:val="28"/>
          <w:szCs w:val="28"/>
        </w:rPr>
        <w:t xml:space="preserve"> điều kiện kinh doanh dịch vụ đại diện sở hữu công nghiệp</w:t>
      </w:r>
    </w:p>
    <w:p w14:paraId="6B29D406" w14:textId="77777777" w:rsidR="00A514F4" w:rsidRDefault="00A514F4" w:rsidP="00A514F4">
      <w:pPr>
        <w:spacing w:before="100"/>
        <w:ind w:firstLine="709"/>
        <w:jc w:val="both"/>
        <w:rPr>
          <w:rFonts w:ascii="Times New Roman" w:hAnsi="Times New Roman" w:cs="Times New Roman"/>
          <w:color w:val="000000" w:themeColor="text1"/>
          <w:sz w:val="28"/>
          <w:szCs w:val="28"/>
        </w:rPr>
      </w:pPr>
      <w:r w:rsidRPr="00782A98">
        <w:rPr>
          <w:rFonts w:ascii="Times New Roman" w:hAnsi="Times New Roman" w:cs="Times New Roman"/>
          <w:color w:val="000000" w:themeColor="text1"/>
          <w:sz w:val="28"/>
          <w:szCs w:val="28"/>
        </w:rPr>
        <w:t xml:space="preserve">2. </w:t>
      </w:r>
      <w:r w:rsidRPr="00722849">
        <w:rPr>
          <w:rFonts w:ascii="Times New Roman" w:hAnsi="Times New Roman" w:cs="Times New Roman"/>
          <w:sz w:val="28"/>
          <w:szCs w:val="28"/>
        </w:rPr>
        <w:t>Việc ghi nhận</w:t>
      </w:r>
      <w:r>
        <w:rPr>
          <w:rFonts w:ascii="Times New Roman" w:hAnsi="Times New Roman" w:cs="Times New Roman"/>
          <w:color w:val="000000" w:themeColor="text1"/>
          <w:sz w:val="28"/>
          <w:szCs w:val="28"/>
        </w:rPr>
        <w:t xml:space="preserve"> </w:t>
      </w:r>
      <w:r w:rsidRPr="00722849">
        <w:rPr>
          <w:rFonts w:ascii="Times New Roman" w:hAnsi="Times New Roman" w:cs="Times New Roman"/>
          <w:sz w:val="28"/>
          <w:szCs w:val="28"/>
        </w:rPr>
        <w:t>cá nhân đáp ứng điều kiện hành nghề dịch vụ đại diện sở hữu công nghiệp</w:t>
      </w:r>
    </w:p>
    <w:p w14:paraId="3EB7CA03" w14:textId="77777777" w:rsidR="00A514F4" w:rsidRPr="00782A98" w:rsidRDefault="00A514F4" w:rsidP="00A514F4">
      <w:pPr>
        <w:spacing w:before="10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Việc </w:t>
      </w:r>
      <w:r w:rsidRPr="00782A98">
        <w:rPr>
          <w:rFonts w:ascii="Times New Roman" w:hAnsi="Times New Roman" w:cs="Times New Roman"/>
          <w:color w:val="000000" w:themeColor="text1"/>
          <w:sz w:val="28"/>
          <w:szCs w:val="28"/>
        </w:rPr>
        <w:t>xóa tên tổ chức</w:t>
      </w:r>
      <w:r>
        <w:rPr>
          <w:rFonts w:ascii="Times New Roman" w:hAnsi="Times New Roman" w:cs="Times New Roman"/>
          <w:color w:val="000000" w:themeColor="text1"/>
          <w:sz w:val="28"/>
          <w:szCs w:val="28"/>
        </w:rPr>
        <w:t xml:space="preserve"> </w:t>
      </w:r>
      <w:r w:rsidRPr="00782A98">
        <w:rPr>
          <w:rFonts w:ascii="Times New Roman" w:hAnsi="Times New Roman" w:cs="Times New Roman"/>
          <w:color w:val="000000" w:themeColor="text1"/>
          <w:sz w:val="28"/>
          <w:szCs w:val="28"/>
        </w:rPr>
        <w:t>dịch vụ đại diện sở hữu công nghiệp</w:t>
      </w:r>
      <w:r>
        <w:rPr>
          <w:rFonts w:ascii="Times New Roman" w:hAnsi="Times New Roman" w:cs="Times New Roman"/>
          <w:color w:val="000000" w:themeColor="text1"/>
          <w:sz w:val="28"/>
          <w:szCs w:val="28"/>
        </w:rPr>
        <w:t xml:space="preserve"> </w:t>
      </w:r>
    </w:p>
    <w:p w14:paraId="2BCDBB38" w14:textId="77777777" w:rsidR="00A514F4" w:rsidRDefault="00A514F4" w:rsidP="00A514F4">
      <w:pPr>
        <w:spacing w:before="10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4. Việc xóa tên</w:t>
      </w:r>
      <w:r w:rsidRPr="00722849">
        <w:rPr>
          <w:rFonts w:ascii="Times New Roman" w:hAnsi="Times New Roman" w:cs="Times New Roman"/>
          <w:sz w:val="28"/>
          <w:szCs w:val="28"/>
        </w:rPr>
        <w:t xml:space="preserve"> </w:t>
      </w:r>
      <w:r>
        <w:rPr>
          <w:rFonts w:ascii="Times New Roman" w:hAnsi="Times New Roman" w:cs="Times New Roman"/>
          <w:sz w:val="28"/>
          <w:szCs w:val="28"/>
        </w:rPr>
        <w:t xml:space="preserve">người </w:t>
      </w:r>
      <w:r w:rsidRPr="00722849">
        <w:rPr>
          <w:rFonts w:ascii="Times New Roman" w:hAnsi="Times New Roman" w:cs="Times New Roman"/>
          <w:sz w:val="28"/>
          <w:szCs w:val="28"/>
        </w:rPr>
        <w:t>đại diện sở hữu công nghiệp</w:t>
      </w:r>
      <w:r>
        <w:rPr>
          <w:rFonts w:ascii="Times New Roman" w:hAnsi="Times New Roman" w:cs="Times New Roman"/>
          <w:color w:val="000000" w:themeColor="text1"/>
          <w:sz w:val="28"/>
          <w:szCs w:val="28"/>
        </w:rPr>
        <w:t xml:space="preserve"> </w:t>
      </w:r>
    </w:p>
    <w:p w14:paraId="0E941CED" w14:textId="77777777" w:rsidR="00A514F4" w:rsidRDefault="00A514F4" w:rsidP="00A514F4">
      <w:pPr>
        <w:spacing w:before="10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782A9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Q</w:t>
      </w:r>
      <w:r w:rsidRPr="00782A98">
        <w:rPr>
          <w:rFonts w:ascii="Times New Roman" w:hAnsi="Times New Roman" w:cs="Times New Roman"/>
          <w:color w:val="000000" w:themeColor="text1"/>
          <w:sz w:val="28"/>
          <w:szCs w:val="28"/>
        </w:rPr>
        <w:t xml:space="preserve">uyết định bắt buộc chuyển giao quyền sử dụng sáng chế </w:t>
      </w:r>
    </w:p>
    <w:p w14:paraId="632671CF" w14:textId="77777777" w:rsidR="00A514F4" w:rsidRDefault="00A514F4" w:rsidP="00A514F4">
      <w:pPr>
        <w:spacing w:before="10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782A98">
        <w:rPr>
          <w:rFonts w:ascii="Times New Roman" w:hAnsi="Times New Roman" w:cs="Times New Roman"/>
          <w:color w:val="000000" w:themeColor="text1"/>
          <w:sz w:val="28"/>
          <w:szCs w:val="28"/>
        </w:rPr>
        <w:t xml:space="preserve">. </w:t>
      </w:r>
      <w:r w:rsidRPr="00722849">
        <w:rPr>
          <w:rFonts w:ascii="Times New Roman" w:hAnsi="Times New Roman" w:cs="Times New Roman"/>
          <w:sz w:val="28"/>
          <w:szCs w:val="28"/>
        </w:rPr>
        <w:t>Xử lý đơn đăng ký hợp đồng chuyển quyền sử dụng đối tượng sở hữu công nghiệp</w:t>
      </w:r>
      <w:r>
        <w:rPr>
          <w:rFonts w:ascii="Times New Roman" w:hAnsi="Times New Roman" w:cs="Times New Roman"/>
          <w:sz w:val="28"/>
          <w:szCs w:val="28"/>
        </w:rPr>
        <w:t xml:space="preserve"> </w:t>
      </w:r>
    </w:p>
    <w:p w14:paraId="38FD4F35" w14:textId="77777777" w:rsidR="00912CBA" w:rsidRPr="00EE1489" w:rsidRDefault="00912CBA" w:rsidP="00B740BB">
      <w:pPr>
        <w:spacing w:before="120"/>
        <w:ind w:firstLine="709"/>
        <w:jc w:val="both"/>
        <w:rPr>
          <w:rFonts w:ascii="Times New Roman" w:eastAsia="SimSun" w:hAnsi="Times New Roman" w:cs="Times New Roman"/>
          <w:b/>
          <w:bCs/>
          <w:color w:val="000000" w:themeColor="text1"/>
          <w:sz w:val="28"/>
          <w:szCs w:val="28"/>
        </w:rPr>
      </w:pPr>
      <w:r w:rsidRPr="00EE1489">
        <w:rPr>
          <w:rFonts w:ascii="Times New Roman" w:hAnsi="Times New Roman" w:cs="Times New Roman"/>
          <w:b/>
          <w:bCs/>
          <w:color w:val="000000" w:themeColor="text1"/>
          <w:sz w:val="28"/>
          <w:szCs w:val="28"/>
          <w:lang w:val="it-IT"/>
        </w:rPr>
        <w:t xml:space="preserve">III. </w:t>
      </w:r>
      <w:r w:rsidRPr="00EE1489">
        <w:rPr>
          <w:rFonts w:ascii="Times New Roman" w:eastAsia="SimSun" w:hAnsi="Times New Roman" w:cs="Times New Roman"/>
          <w:b/>
          <w:bCs/>
          <w:color w:val="000000" w:themeColor="text1"/>
          <w:sz w:val="28"/>
          <w:szCs w:val="28"/>
        </w:rPr>
        <w:t>Lĩnh vực khoa học và công nghệ (0</w:t>
      </w:r>
      <w:r>
        <w:rPr>
          <w:rFonts w:ascii="Times New Roman" w:eastAsia="SimSun" w:hAnsi="Times New Roman" w:cs="Times New Roman"/>
          <w:b/>
          <w:bCs/>
          <w:color w:val="000000" w:themeColor="text1"/>
          <w:sz w:val="28"/>
          <w:szCs w:val="28"/>
        </w:rPr>
        <w:t>4</w:t>
      </w:r>
      <w:r w:rsidRPr="00EE1489">
        <w:rPr>
          <w:rFonts w:ascii="Times New Roman" w:eastAsia="SimSun" w:hAnsi="Times New Roman" w:cs="Times New Roman"/>
          <w:b/>
          <w:bCs/>
          <w:color w:val="000000" w:themeColor="text1"/>
          <w:sz w:val="28"/>
          <w:szCs w:val="28"/>
        </w:rPr>
        <w:t xml:space="preserve"> </w:t>
      </w:r>
      <w:r>
        <w:rPr>
          <w:rFonts w:ascii="Times New Roman" w:eastAsia="SimSun" w:hAnsi="Times New Roman" w:cs="Times New Roman"/>
          <w:b/>
          <w:bCs/>
          <w:color w:val="000000" w:themeColor="text1"/>
          <w:sz w:val="28"/>
          <w:szCs w:val="28"/>
        </w:rPr>
        <w:t>nội dung</w:t>
      </w:r>
      <w:r w:rsidRPr="00EE1489">
        <w:rPr>
          <w:rFonts w:ascii="Times New Roman" w:eastAsia="SimSun" w:hAnsi="Times New Roman" w:cs="Times New Roman"/>
          <w:b/>
          <w:bCs/>
          <w:color w:val="000000" w:themeColor="text1"/>
          <w:sz w:val="28"/>
          <w:szCs w:val="28"/>
        </w:rPr>
        <w:t>)</w:t>
      </w:r>
    </w:p>
    <w:p w14:paraId="68D477A6" w14:textId="1B4B4B64" w:rsidR="00912CBA" w:rsidRPr="00722849" w:rsidRDefault="00912CBA" w:rsidP="00B740BB">
      <w:pPr>
        <w:tabs>
          <w:tab w:val="left" w:pos="993"/>
          <w:tab w:val="left" w:pos="1134"/>
        </w:tabs>
        <w:spacing w:before="120"/>
        <w:ind w:firstLine="709"/>
        <w:jc w:val="both"/>
        <w:rPr>
          <w:rFonts w:ascii="Times New Roman" w:hAnsi="Times New Roman" w:cs="Times New Roman"/>
          <w:sz w:val="28"/>
          <w:szCs w:val="28"/>
        </w:rPr>
      </w:pPr>
      <w:r w:rsidRPr="00EE1489">
        <w:rPr>
          <w:rFonts w:ascii="Times New Roman" w:hAnsi="Times New Roman" w:cs="Times New Roman"/>
          <w:color w:val="000000" w:themeColor="text1"/>
          <w:sz w:val="28"/>
          <w:szCs w:val="28"/>
        </w:rPr>
        <w:t xml:space="preserve">1. </w:t>
      </w:r>
      <w:r w:rsidRPr="00722849">
        <w:rPr>
          <w:rFonts w:ascii="Times New Roman" w:hAnsi="Times New Roman" w:cs="Times New Roman"/>
          <w:sz w:val="28"/>
          <w:szCs w:val="28"/>
        </w:rPr>
        <w:t>Việc chấp thuận chuyển giao công nghệ</w:t>
      </w:r>
      <w:r>
        <w:rPr>
          <w:rFonts w:ascii="Times New Roman" w:hAnsi="Times New Roman" w:cs="Times New Roman"/>
          <w:sz w:val="28"/>
          <w:szCs w:val="28"/>
        </w:rPr>
        <w:t xml:space="preserve"> </w:t>
      </w:r>
    </w:p>
    <w:p w14:paraId="39FEFB83" w14:textId="3297F3C0" w:rsidR="00912CBA" w:rsidRPr="00722849" w:rsidRDefault="00912CBA" w:rsidP="00B740BB">
      <w:pPr>
        <w:tabs>
          <w:tab w:val="left" w:pos="993"/>
          <w:tab w:val="left" w:pos="1134"/>
        </w:tabs>
        <w:spacing w:before="120"/>
        <w:ind w:firstLine="709"/>
        <w:jc w:val="both"/>
        <w:rPr>
          <w:rFonts w:ascii="Times New Roman" w:hAnsi="Times New Roman" w:cs="Times New Roman"/>
          <w:sz w:val="28"/>
          <w:szCs w:val="28"/>
        </w:rPr>
      </w:pPr>
      <w:bookmarkStart w:id="2" w:name="dieu_12"/>
      <w:r w:rsidRPr="00722849">
        <w:rPr>
          <w:rFonts w:ascii="Times New Roman" w:hAnsi="Times New Roman" w:cs="Times New Roman"/>
          <w:sz w:val="28"/>
          <w:szCs w:val="28"/>
        </w:rPr>
        <w:t>2. Cấp giấy phép chuyển giao công nghệ</w:t>
      </w:r>
      <w:bookmarkEnd w:id="2"/>
      <w:r>
        <w:rPr>
          <w:rFonts w:ascii="Times New Roman" w:hAnsi="Times New Roman" w:cs="Times New Roman"/>
          <w:sz w:val="28"/>
          <w:szCs w:val="28"/>
        </w:rPr>
        <w:t xml:space="preserve"> </w:t>
      </w:r>
    </w:p>
    <w:p w14:paraId="0603B320" w14:textId="2222EB3B" w:rsidR="00912CBA" w:rsidRPr="00722849" w:rsidRDefault="00912CBA" w:rsidP="00B740BB">
      <w:pPr>
        <w:tabs>
          <w:tab w:val="left" w:pos="993"/>
          <w:tab w:val="left" w:pos="1134"/>
        </w:tabs>
        <w:spacing w:before="120"/>
        <w:ind w:firstLine="709"/>
        <w:jc w:val="both"/>
        <w:rPr>
          <w:rFonts w:ascii="Times New Roman" w:hAnsi="Times New Roman" w:cs="Times New Roman"/>
          <w:sz w:val="28"/>
          <w:szCs w:val="28"/>
        </w:rPr>
      </w:pPr>
      <w:bookmarkStart w:id="3" w:name="dieu_13"/>
      <w:r w:rsidRPr="00722849">
        <w:rPr>
          <w:rFonts w:ascii="Times New Roman" w:hAnsi="Times New Roman" w:cs="Times New Roman"/>
          <w:sz w:val="28"/>
          <w:szCs w:val="28"/>
        </w:rPr>
        <w:t>3. Cho phép thành lập tổ chức khoa học và công nghệ có vốn nước ngoài</w:t>
      </w:r>
      <w:bookmarkEnd w:id="3"/>
      <w:r>
        <w:rPr>
          <w:rFonts w:ascii="Times New Roman" w:hAnsi="Times New Roman" w:cs="Times New Roman"/>
          <w:sz w:val="28"/>
          <w:szCs w:val="28"/>
        </w:rPr>
        <w:t xml:space="preserve"> </w:t>
      </w:r>
    </w:p>
    <w:p w14:paraId="56FB80A1" w14:textId="2F66E324" w:rsidR="00912CBA" w:rsidRPr="00722849" w:rsidRDefault="00912CBA" w:rsidP="00B740BB">
      <w:pPr>
        <w:tabs>
          <w:tab w:val="left" w:pos="993"/>
          <w:tab w:val="left" w:pos="1134"/>
        </w:tabs>
        <w:spacing w:before="120"/>
        <w:ind w:firstLine="709"/>
        <w:jc w:val="both"/>
        <w:rPr>
          <w:rFonts w:ascii="Times New Roman" w:hAnsi="Times New Roman" w:cs="Times New Roman"/>
          <w:sz w:val="28"/>
          <w:szCs w:val="28"/>
        </w:rPr>
      </w:pPr>
      <w:bookmarkStart w:id="4" w:name="dieu_14"/>
      <w:r w:rsidRPr="00722849">
        <w:rPr>
          <w:rFonts w:ascii="Times New Roman" w:hAnsi="Times New Roman" w:cs="Times New Roman"/>
          <w:sz w:val="28"/>
          <w:szCs w:val="28"/>
        </w:rPr>
        <w:t xml:space="preserve">4. Cấp giấy phép thành lập văn phòng đại diện, chi nhánh tại Việt Nam của tổ chức khoa học và công nghệ nước </w:t>
      </w:r>
      <w:bookmarkEnd w:id="4"/>
      <w:r w:rsidR="00445B9C">
        <w:rPr>
          <w:rFonts w:ascii="Times New Roman" w:hAnsi="Times New Roman" w:cs="Times New Roman"/>
          <w:sz w:val="28"/>
          <w:szCs w:val="28"/>
        </w:rPr>
        <w:t>ngoài</w:t>
      </w:r>
    </w:p>
    <w:bookmarkEnd w:id="0"/>
    <w:p w14:paraId="14AD55DA" w14:textId="77777777" w:rsidR="00E91853" w:rsidRPr="00EE1090" w:rsidRDefault="00E91853" w:rsidP="00B740BB">
      <w:pPr>
        <w:spacing w:before="120"/>
        <w:ind w:firstLine="709"/>
        <w:rPr>
          <w:rFonts w:ascii="Times New Roman" w:hAnsi="Times New Roman" w:cs="Times New Roman"/>
          <w:color w:val="000000" w:themeColor="text1"/>
        </w:rPr>
      </w:pPr>
    </w:p>
    <w:p w14:paraId="6749098C" w14:textId="43FFB56C" w:rsidR="002439F0" w:rsidRPr="00EE1090" w:rsidRDefault="008B0CF2" w:rsidP="00B740BB">
      <w:pPr>
        <w:spacing w:before="120"/>
        <w:ind w:firstLine="709"/>
        <w:jc w:val="right"/>
        <w:rPr>
          <w:rFonts w:ascii="Times New Roman" w:hAnsi="Times New Roman" w:cs="Times New Roman"/>
          <w:b/>
          <w:color w:val="000000" w:themeColor="text1"/>
          <w:sz w:val="28"/>
          <w:szCs w:val="28"/>
        </w:rPr>
      </w:pPr>
      <w:r w:rsidRPr="00EE1090">
        <w:rPr>
          <w:rFonts w:ascii="Times New Roman" w:hAnsi="Times New Roman" w:cs="Times New Roman"/>
          <w:b/>
          <w:color w:val="000000" w:themeColor="text1"/>
        </w:rPr>
        <w:tab/>
      </w:r>
      <w:r w:rsidRPr="00EE1090">
        <w:rPr>
          <w:rFonts w:ascii="Times New Roman" w:hAnsi="Times New Roman" w:cs="Times New Roman"/>
          <w:b/>
          <w:color w:val="000000" w:themeColor="text1"/>
        </w:rPr>
        <w:tab/>
      </w:r>
      <w:r w:rsidRPr="00EE1090">
        <w:rPr>
          <w:rFonts w:ascii="Times New Roman" w:hAnsi="Times New Roman" w:cs="Times New Roman"/>
          <w:b/>
          <w:color w:val="000000" w:themeColor="text1"/>
        </w:rPr>
        <w:tab/>
      </w:r>
      <w:r w:rsidRPr="00EE1090">
        <w:rPr>
          <w:rFonts w:ascii="Times New Roman" w:hAnsi="Times New Roman" w:cs="Times New Roman"/>
          <w:b/>
          <w:color w:val="000000" w:themeColor="text1"/>
        </w:rPr>
        <w:tab/>
      </w:r>
      <w:r w:rsidRPr="00EE1090">
        <w:rPr>
          <w:rFonts w:ascii="Times New Roman" w:hAnsi="Times New Roman" w:cs="Times New Roman"/>
          <w:b/>
          <w:color w:val="000000" w:themeColor="text1"/>
          <w:sz w:val="28"/>
          <w:szCs w:val="28"/>
        </w:rPr>
        <w:t>ỦY BAN NHÂN DÂN THÀNH PHỐ</w:t>
      </w:r>
    </w:p>
    <w:sectPr w:rsidR="002439F0" w:rsidRPr="00EE1090" w:rsidSect="00C31F26">
      <w:headerReference w:type="default" r:id="rId8"/>
      <w:headerReference w:type="first" r:id="rId9"/>
      <w:pgSz w:w="11907" w:h="16840" w:code="9"/>
      <w:pgMar w:top="737"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E805" w14:textId="77777777" w:rsidR="004251C4" w:rsidRDefault="004251C4">
      <w:r>
        <w:separator/>
      </w:r>
    </w:p>
  </w:endnote>
  <w:endnote w:type="continuationSeparator" w:id="0">
    <w:p w14:paraId="4AEA5D71" w14:textId="77777777" w:rsidR="004251C4" w:rsidRDefault="0042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entur">
    <w:altName w:val="Segoe Print"/>
    <w:charset w:val="00"/>
    <w:family w:val="auto"/>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F42E" w14:textId="77777777" w:rsidR="004251C4" w:rsidRDefault="004251C4">
      <w:r>
        <w:separator/>
      </w:r>
    </w:p>
  </w:footnote>
  <w:footnote w:type="continuationSeparator" w:id="0">
    <w:p w14:paraId="3E542527" w14:textId="77777777" w:rsidR="004251C4" w:rsidRDefault="0042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2424582"/>
      <w:docPartObj>
        <w:docPartGallery w:val="Page Numbers (Top of Page)"/>
        <w:docPartUnique/>
      </w:docPartObj>
    </w:sdtPr>
    <w:sdtEndPr>
      <w:rPr>
        <w:rFonts w:ascii="Times New Roman" w:hAnsi="Times New Roman" w:cs="Times New Roman"/>
        <w:noProof/>
        <w:sz w:val="28"/>
        <w:szCs w:val="28"/>
      </w:rPr>
    </w:sdtEndPr>
    <w:sdtContent>
      <w:p w14:paraId="23E98F89" w14:textId="37730954" w:rsidR="00742C37" w:rsidRPr="00EB0F4C" w:rsidRDefault="00742C37">
        <w:pPr>
          <w:pStyle w:val="Header"/>
          <w:jc w:val="center"/>
          <w:rPr>
            <w:rFonts w:ascii="Times New Roman" w:hAnsi="Times New Roman" w:cs="Times New Roman"/>
            <w:sz w:val="28"/>
            <w:szCs w:val="28"/>
          </w:rPr>
        </w:pPr>
        <w:r w:rsidRPr="00EB0F4C">
          <w:rPr>
            <w:rFonts w:ascii="Times New Roman" w:hAnsi="Times New Roman" w:cs="Times New Roman"/>
            <w:sz w:val="28"/>
            <w:szCs w:val="28"/>
          </w:rPr>
          <w:fldChar w:fldCharType="begin"/>
        </w:r>
        <w:r w:rsidRPr="00EB0F4C">
          <w:rPr>
            <w:rFonts w:ascii="Times New Roman" w:hAnsi="Times New Roman" w:cs="Times New Roman"/>
            <w:sz w:val="28"/>
            <w:szCs w:val="28"/>
          </w:rPr>
          <w:instrText xml:space="preserve"> PAGE   \* MERGEFORMAT </w:instrText>
        </w:r>
        <w:r w:rsidRPr="00EB0F4C">
          <w:rPr>
            <w:rFonts w:ascii="Times New Roman" w:hAnsi="Times New Roman" w:cs="Times New Roman"/>
            <w:sz w:val="28"/>
            <w:szCs w:val="28"/>
          </w:rPr>
          <w:fldChar w:fldCharType="separate"/>
        </w:r>
        <w:r w:rsidRPr="00EB0F4C">
          <w:rPr>
            <w:rFonts w:ascii="Times New Roman" w:hAnsi="Times New Roman" w:cs="Times New Roman"/>
            <w:noProof/>
            <w:sz w:val="28"/>
            <w:szCs w:val="28"/>
          </w:rPr>
          <w:t>2</w:t>
        </w:r>
        <w:r w:rsidRPr="00EB0F4C">
          <w:rPr>
            <w:rFonts w:ascii="Times New Roman" w:hAnsi="Times New Roman" w:cs="Times New Roman"/>
            <w:noProof/>
            <w:sz w:val="28"/>
            <w:szCs w:val="28"/>
          </w:rPr>
          <w:fldChar w:fldCharType="end"/>
        </w:r>
      </w:p>
    </w:sdtContent>
  </w:sdt>
  <w:p w14:paraId="12D1AAA0" w14:textId="77777777" w:rsidR="00742C37" w:rsidRPr="00742C37" w:rsidRDefault="00742C37">
    <w:pPr>
      <w:pStyle w:val="Header"/>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583A" w14:textId="73D7DC8A" w:rsidR="00742C37" w:rsidRDefault="00742C37">
    <w:pPr>
      <w:pStyle w:val="Header"/>
      <w:jc w:val="center"/>
    </w:pPr>
  </w:p>
  <w:p w14:paraId="21562B62" w14:textId="14AE7B88" w:rsidR="00FA5EEF" w:rsidRDefault="00FA5EEF" w:rsidP="003C210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9667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FC72FA0"/>
    <w:multiLevelType w:val="hybridMultilevel"/>
    <w:tmpl w:val="B6020656"/>
    <w:lvl w:ilvl="0" w:tplc="14323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5923786">
    <w:abstractNumId w:val="0"/>
  </w:num>
  <w:num w:numId="2" w16cid:durableId="81214266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0"/>
  <w:activeWritingStyle w:appName="MSWord" w:lang="en-GB" w:vendorID="64" w:dllVersion="6" w:nlCheck="1" w:checkStyle="1"/>
  <w:activeWritingStyle w:appName="MSWord" w:lang="es-ES" w:vendorID="64" w:dllVersion="6" w:nlCheck="1" w:checkStyle="1"/>
  <w:activeWritingStyle w:appName="MSWord" w:lang="fr-FR"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3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45"/>
    <w:rsid w:val="00000BBC"/>
    <w:rsid w:val="00000E6B"/>
    <w:rsid w:val="000010EB"/>
    <w:rsid w:val="000013E1"/>
    <w:rsid w:val="000019E5"/>
    <w:rsid w:val="0000224F"/>
    <w:rsid w:val="000022F8"/>
    <w:rsid w:val="00002372"/>
    <w:rsid w:val="00002B2A"/>
    <w:rsid w:val="00002D97"/>
    <w:rsid w:val="00002FA0"/>
    <w:rsid w:val="000035CE"/>
    <w:rsid w:val="00003E48"/>
    <w:rsid w:val="00003F37"/>
    <w:rsid w:val="00005024"/>
    <w:rsid w:val="00005AB3"/>
    <w:rsid w:val="000062A8"/>
    <w:rsid w:val="00006E2E"/>
    <w:rsid w:val="00007A93"/>
    <w:rsid w:val="00007B49"/>
    <w:rsid w:val="00007DE1"/>
    <w:rsid w:val="000103B5"/>
    <w:rsid w:val="00010501"/>
    <w:rsid w:val="0001118B"/>
    <w:rsid w:val="0001123E"/>
    <w:rsid w:val="00011485"/>
    <w:rsid w:val="00011566"/>
    <w:rsid w:val="000127C7"/>
    <w:rsid w:val="00013246"/>
    <w:rsid w:val="00013323"/>
    <w:rsid w:val="0001354B"/>
    <w:rsid w:val="00014263"/>
    <w:rsid w:val="0001481C"/>
    <w:rsid w:val="00014EB9"/>
    <w:rsid w:val="00014F7B"/>
    <w:rsid w:val="00014F94"/>
    <w:rsid w:val="00015066"/>
    <w:rsid w:val="000150E7"/>
    <w:rsid w:val="00015157"/>
    <w:rsid w:val="000151E1"/>
    <w:rsid w:val="000152BA"/>
    <w:rsid w:val="00015494"/>
    <w:rsid w:val="000156EE"/>
    <w:rsid w:val="00015D6A"/>
    <w:rsid w:val="00016139"/>
    <w:rsid w:val="00016269"/>
    <w:rsid w:val="00016334"/>
    <w:rsid w:val="00016E13"/>
    <w:rsid w:val="00017172"/>
    <w:rsid w:val="000171FC"/>
    <w:rsid w:val="000176F0"/>
    <w:rsid w:val="0002036D"/>
    <w:rsid w:val="00020677"/>
    <w:rsid w:val="0002082B"/>
    <w:rsid w:val="000213CE"/>
    <w:rsid w:val="00021B03"/>
    <w:rsid w:val="00021BC4"/>
    <w:rsid w:val="00022A98"/>
    <w:rsid w:val="0002303A"/>
    <w:rsid w:val="000232EF"/>
    <w:rsid w:val="00023FDC"/>
    <w:rsid w:val="000243C4"/>
    <w:rsid w:val="000247D0"/>
    <w:rsid w:val="00025099"/>
    <w:rsid w:val="000250E4"/>
    <w:rsid w:val="0002571E"/>
    <w:rsid w:val="000269B2"/>
    <w:rsid w:val="00026EBF"/>
    <w:rsid w:val="00027B3B"/>
    <w:rsid w:val="00027E07"/>
    <w:rsid w:val="00030164"/>
    <w:rsid w:val="0003019D"/>
    <w:rsid w:val="00030206"/>
    <w:rsid w:val="00030470"/>
    <w:rsid w:val="0003056A"/>
    <w:rsid w:val="00030D03"/>
    <w:rsid w:val="00030EC2"/>
    <w:rsid w:val="0003105B"/>
    <w:rsid w:val="000312BC"/>
    <w:rsid w:val="0003167F"/>
    <w:rsid w:val="00031DA2"/>
    <w:rsid w:val="00031E15"/>
    <w:rsid w:val="00031EFA"/>
    <w:rsid w:val="00032B60"/>
    <w:rsid w:val="00032E32"/>
    <w:rsid w:val="00033843"/>
    <w:rsid w:val="00034AAD"/>
    <w:rsid w:val="00034C70"/>
    <w:rsid w:val="00035109"/>
    <w:rsid w:val="00035A33"/>
    <w:rsid w:val="00035DBE"/>
    <w:rsid w:val="00036E10"/>
    <w:rsid w:val="00037207"/>
    <w:rsid w:val="000377A4"/>
    <w:rsid w:val="0004032E"/>
    <w:rsid w:val="00040E15"/>
    <w:rsid w:val="0004149D"/>
    <w:rsid w:val="000415B9"/>
    <w:rsid w:val="00041F3D"/>
    <w:rsid w:val="00042CF8"/>
    <w:rsid w:val="0004306F"/>
    <w:rsid w:val="00043528"/>
    <w:rsid w:val="00043AF9"/>
    <w:rsid w:val="000441F7"/>
    <w:rsid w:val="000444B9"/>
    <w:rsid w:val="00044A02"/>
    <w:rsid w:val="00045127"/>
    <w:rsid w:val="0004522C"/>
    <w:rsid w:val="0004613D"/>
    <w:rsid w:val="0004651E"/>
    <w:rsid w:val="000465BA"/>
    <w:rsid w:val="000465FD"/>
    <w:rsid w:val="000474DB"/>
    <w:rsid w:val="00047543"/>
    <w:rsid w:val="00047721"/>
    <w:rsid w:val="0005026E"/>
    <w:rsid w:val="000502C7"/>
    <w:rsid w:val="00050811"/>
    <w:rsid w:val="00050FF1"/>
    <w:rsid w:val="0005114B"/>
    <w:rsid w:val="000519D3"/>
    <w:rsid w:val="00051B54"/>
    <w:rsid w:val="00051EEB"/>
    <w:rsid w:val="000522C1"/>
    <w:rsid w:val="00052547"/>
    <w:rsid w:val="00052AF9"/>
    <w:rsid w:val="00052C73"/>
    <w:rsid w:val="00052ED8"/>
    <w:rsid w:val="00053651"/>
    <w:rsid w:val="000548CD"/>
    <w:rsid w:val="00054A13"/>
    <w:rsid w:val="00054D77"/>
    <w:rsid w:val="000553AA"/>
    <w:rsid w:val="00055869"/>
    <w:rsid w:val="00056153"/>
    <w:rsid w:val="0005674D"/>
    <w:rsid w:val="00056C15"/>
    <w:rsid w:val="00056CA5"/>
    <w:rsid w:val="000574E9"/>
    <w:rsid w:val="00057510"/>
    <w:rsid w:val="00057E09"/>
    <w:rsid w:val="000602C8"/>
    <w:rsid w:val="00060905"/>
    <w:rsid w:val="00060DC1"/>
    <w:rsid w:val="0006113B"/>
    <w:rsid w:val="00061B09"/>
    <w:rsid w:val="00061D6D"/>
    <w:rsid w:val="000621D5"/>
    <w:rsid w:val="0006252A"/>
    <w:rsid w:val="0006270F"/>
    <w:rsid w:val="0006284B"/>
    <w:rsid w:val="00062BC8"/>
    <w:rsid w:val="000632B4"/>
    <w:rsid w:val="000634CB"/>
    <w:rsid w:val="00063601"/>
    <w:rsid w:val="00063A26"/>
    <w:rsid w:val="00063BD5"/>
    <w:rsid w:val="00064295"/>
    <w:rsid w:val="00065566"/>
    <w:rsid w:val="0006584E"/>
    <w:rsid w:val="0006626E"/>
    <w:rsid w:val="00066531"/>
    <w:rsid w:val="00066E49"/>
    <w:rsid w:val="00067065"/>
    <w:rsid w:val="00067368"/>
    <w:rsid w:val="000673AE"/>
    <w:rsid w:val="00070C52"/>
    <w:rsid w:val="00070DAD"/>
    <w:rsid w:val="00070FCC"/>
    <w:rsid w:val="00071068"/>
    <w:rsid w:val="00071956"/>
    <w:rsid w:val="00071A96"/>
    <w:rsid w:val="00071CCB"/>
    <w:rsid w:val="00071DE6"/>
    <w:rsid w:val="00071F10"/>
    <w:rsid w:val="00072276"/>
    <w:rsid w:val="0007274F"/>
    <w:rsid w:val="00072962"/>
    <w:rsid w:val="00072C56"/>
    <w:rsid w:val="00073176"/>
    <w:rsid w:val="0007348D"/>
    <w:rsid w:val="00073F1E"/>
    <w:rsid w:val="00074158"/>
    <w:rsid w:val="00074281"/>
    <w:rsid w:val="00075946"/>
    <w:rsid w:val="0007594F"/>
    <w:rsid w:val="00075FD6"/>
    <w:rsid w:val="00076635"/>
    <w:rsid w:val="00076756"/>
    <w:rsid w:val="00076C2D"/>
    <w:rsid w:val="00077C5F"/>
    <w:rsid w:val="00080558"/>
    <w:rsid w:val="000805BE"/>
    <w:rsid w:val="000809AD"/>
    <w:rsid w:val="000809BC"/>
    <w:rsid w:val="00080B2A"/>
    <w:rsid w:val="00080F17"/>
    <w:rsid w:val="00081410"/>
    <w:rsid w:val="00082169"/>
    <w:rsid w:val="00082208"/>
    <w:rsid w:val="00082258"/>
    <w:rsid w:val="0008272D"/>
    <w:rsid w:val="00082BC3"/>
    <w:rsid w:val="000832F8"/>
    <w:rsid w:val="00083C34"/>
    <w:rsid w:val="00083E8C"/>
    <w:rsid w:val="0008512E"/>
    <w:rsid w:val="00085D5D"/>
    <w:rsid w:val="00085F2B"/>
    <w:rsid w:val="0008649A"/>
    <w:rsid w:val="00086DCD"/>
    <w:rsid w:val="00087838"/>
    <w:rsid w:val="000903F2"/>
    <w:rsid w:val="00090F93"/>
    <w:rsid w:val="000912D3"/>
    <w:rsid w:val="000913EF"/>
    <w:rsid w:val="00092623"/>
    <w:rsid w:val="0009306E"/>
    <w:rsid w:val="00093508"/>
    <w:rsid w:val="00093748"/>
    <w:rsid w:val="00093BAB"/>
    <w:rsid w:val="00093E26"/>
    <w:rsid w:val="00094846"/>
    <w:rsid w:val="000951AB"/>
    <w:rsid w:val="0009553A"/>
    <w:rsid w:val="000958F0"/>
    <w:rsid w:val="0009599D"/>
    <w:rsid w:val="000959D7"/>
    <w:rsid w:val="0009666C"/>
    <w:rsid w:val="0009694D"/>
    <w:rsid w:val="00096A08"/>
    <w:rsid w:val="000A023E"/>
    <w:rsid w:val="000A045D"/>
    <w:rsid w:val="000A0676"/>
    <w:rsid w:val="000A0F65"/>
    <w:rsid w:val="000A1310"/>
    <w:rsid w:val="000A1339"/>
    <w:rsid w:val="000A1BB6"/>
    <w:rsid w:val="000A1C5B"/>
    <w:rsid w:val="000A22D1"/>
    <w:rsid w:val="000A24DB"/>
    <w:rsid w:val="000A2A0B"/>
    <w:rsid w:val="000A2E56"/>
    <w:rsid w:val="000A308D"/>
    <w:rsid w:val="000A31A1"/>
    <w:rsid w:val="000A31D0"/>
    <w:rsid w:val="000A3DFE"/>
    <w:rsid w:val="000A3E90"/>
    <w:rsid w:val="000A4296"/>
    <w:rsid w:val="000A47F8"/>
    <w:rsid w:val="000A4A2C"/>
    <w:rsid w:val="000A6036"/>
    <w:rsid w:val="000A641D"/>
    <w:rsid w:val="000A6C1F"/>
    <w:rsid w:val="000A71A5"/>
    <w:rsid w:val="000A72D2"/>
    <w:rsid w:val="000A743A"/>
    <w:rsid w:val="000B00F2"/>
    <w:rsid w:val="000B0324"/>
    <w:rsid w:val="000B1582"/>
    <w:rsid w:val="000B201B"/>
    <w:rsid w:val="000B2217"/>
    <w:rsid w:val="000B240D"/>
    <w:rsid w:val="000B2933"/>
    <w:rsid w:val="000B2CB6"/>
    <w:rsid w:val="000B3395"/>
    <w:rsid w:val="000B3481"/>
    <w:rsid w:val="000B3905"/>
    <w:rsid w:val="000B3D80"/>
    <w:rsid w:val="000B3F08"/>
    <w:rsid w:val="000B40FE"/>
    <w:rsid w:val="000B413E"/>
    <w:rsid w:val="000B42A6"/>
    <w:rsid w:val="000B4388"/>
    <w:rsid w:val="000B535F"/>
    <w:rsid w:val="000B53F6"/>
    <w:rsid w:val="000B547A"/>
    <w:rsid w:val="000B5825"/>
    <w:rsid w:val="000B5E62"/>
    <w:rsid w:val="000B5EC8"/>
    <w:rsid w:val="000B627D"/>
    <w:rsid w:val="000B7005"/>
    <w:rsid w:val="000B7272"/>
    <w:rsid w:val="000B72C2"/>
    <w:rsid w:val="000B7326"/>
    <w:rsid w:val="000B7EFC"/>
    <w:rsid w:val="000C080F"/>
    <w:rsid w:val="000C0B57"/>
    <w:rsid w:val="000C0E61"/>
    <w:rsid w:val="000C1583"/>
    <w:rsid w:val="000C1D08"/>
    <w:rsid w:val="000C2646"/>
    <w:rsid w:val="000C2EA1"/>
    <w:rsid w:val="000C33A5"/>
    <w:rsid w:val="000C33B1"/>
    <w:rsid w:val="000C3460"/>
    <w:rsid w:val="000C386C"/>
    <w:rsid w:val="000C410A"/>
    <w:rsid w:val="000C4459"/>
    <w:rsid w:val="000C4557"/>
    <w:rsid w:val="000C46C7"/>
    <w:rsid w:val="000C48DB"/>
    <w:rsid w:val="000C4AB4"/>
    <w:rsid w:val="000C57B2"/>
    <w:rsid w:val="000C5D79"/>
    <w:rsid w:val="000C5EBB"/>
    <w:rsid w:val="000C6168"/>
    <w:rsid w:val="000C64E3"/>
    <w:rsid w:val="000C6797"/>
    <w:rsid w:val="000C689F"/>
    <w:rsid w:val="000C751D"/>
    <w:rsid w:val="000C797C"/>
    <w:rsid w:val="000D0010"/>
    <w:rsid w:val="000D0172"/>
    <w:rsid w:val="000D050B"/>
    <w:rsid w:val="000D1B4D"/>
    <w:rsid w:val="000D2779"/>
    <w:rsid w:val="000D27CC"/>
    <w:rsid w:val="000D2C49"/>
    <w:rsid w:val="000D2E45"/>
    <w:rsid w:val="000D3282"/>
    <w:rsid w:val="000D3568"/>
    <w:rsid w:val="000D3628"/>
    <w:rsid w:val="000D3D70"/>
    <w:rsid w:val="000D4281"/>
    <w:rsid w:val="000D4554"/>
    <w:rsid w:val="000D4F6F"/>
    <w:rsid w:val="000D557E"/>
    <w:rsid w:val="000D5A68"/>
    <w:rsid w:val="000D5F45"/>
    <w:rsid w:val="000D62EB"/>
    <w:rsid w:val="000D638F"/>
    <w:rsid w:val="000D6724"/>
    <w:rsid w:val="000D6CE9"/>
    <w:rsid w:val="000D6D47"/>
    <w:rsid w:val="000D7379"/>
    <w:rsid w:val="000D7D06"/>
    <w:rsid w:val="000E0121"/>
    <w:rsid w:val="000E07D3"/>
    <w:rsid w:val="000E1540"/>
    <w:rsid w:val="000E188A"/>
    <w:rsid w:val="000E1B8A"/>
    <w:rsid w:val="000E1E52"/>
    <w:rsid w:val="000E1EF7"/>
    <w:rsid w:val="000E2141"/>
    <w:rsid w:val="000E2A43"/>
    <w:rsid w:val="000E2C51"/>
    <w:rsid w:val="000E2DEB"/>
    <w:rsid w:val="000E2F4C"/>
    <w:rsid w:val="000E379E"/>
    <w:rsid w:val="000E3D5E"/>
    <w:rsid w:val="000E4401"/>
    <w:rsid w:val="000E453B"/>
    <w:rsid w:val="000E46E2"/>
    <w:rsid w:val="000E4882"/>
    <w:rsid w:val="000E48C0"/>
    <w:rsid w:val="000E4C9E"/>
    <w:rsid w:val="000E4E84"/>
    <w:rsid w:val="000E56D6"/>
    <w:rsid w:val="000E5786"/>
    <w:rsid w:val="000E5A88"/>
    <w:rsid w:val="000E5FE0"/>
    <w:rsid w:val="000E63EA"/>
    <w:rsid w:val="000E6421"/>
    <w:rsid w:val="000E643B"/>
    <w:rsid w:val="000E6482"/>
    <w:rsid w:val="000E6DEC"/>
    <w:rsid w:val="000E6E22"/>
    <w:rsid w:val="000E6FA3"/>
    <w:rsid w:val="000E7775"/>
    <w:rsid w:val="000E7D3B"/>
    <w:rsid w:val="000F0495"/>
    <w:rsid w:val="000F07AE"/>
    <w:rsid w:val="000F0F6D"/>
    <w:rsid w:val="000F1061"/>
    <w:rsid w:val="000F1150"/>
    <w:rsid w:val="000F1545"/>
    <w:rsid w:val="000F1CFD"/>
    <w:rsid w:val="000F25EB"/>
    <w:rsid w:val="000F29AF"/>
    <w:rsid w:val="000F36E2"/>
    <w:rsid w:val="000F3FB4"/>
    <w:rsid w:val="000F4612"/>
    <w:rsid w:val="000F5FB9"/>
    <w:rsid w:val="000F6422"/>
    <w:rsid w:val="000F721F"/>
    <w:rsid w:val="000F77C5"/>
    <w:rsid w:val="000F78AD"/>
    <w:rsid w:val="000F7F12"/>
    <w:rsid w:val="00100379"/>
    <w:rsid w:val="001003A1"/>
    <w:rsid w:val="00100676"/>
    <w:rsid w:val="00100C08"/>
    <w:rsid w:val="0010101D"/>
    <w:rsid w:val="001017A9"/>
    <w:rsid w:val="00101E48"/>
    <w:rsid w:val="001022D8"/>
    <w:rsid w:val="00102DC1"/>
    <w:rsid w:val="001035AD"/>
    <w:rsid w:val="0010362B"/>
    <w:rsid w:val="00103672"/>
    <w:rsid w:val="00103890"/>
    <w:rsid w:val="001039DF"/>
    <w:rsid w:val="001046D2"/>
    <w:rsid w:val="00104C2A"/>
    <w:rsid w:val="00104CA0"/>
    <w:rsid w:val="00105E6F"/>
    <w:rsid w:val="00106926"/>
    <w:rsid w:val="00106E68"/>
    <w:rsid w:val="001070A6"/>
    <w:rsid w:val="00107246"/>
    <w:rsid w:val="001077EF"/>
    <w:rsid w:val="00107807"/>
    <w:rsid w:val="00110448"/>
    <w:rsid w:val="0011052C"/>
    <w:rsid w:val="0011097E"/>
    <w:rsid w:val="00110E0C"/>
    <w:rsid w:val="0011198A"/>
    <w:rsid w:val="00111B6C"/>
    <w:rsid w:val="0011257B"/>
    <w:rsid w:val="001127E7"/>
    <w:rsid w:val="001131B1"/>
    <w:rsid w:val="001141D9"/>
    <w:rsid w:val="0011436A"/>
    <w:rsid w:val="001147F8"/>
    <w:rsid w:val="00114923"/>
    <w:rsid w:val="00114DE0"/>
    <w:rsid w:val="00114E2E"/>
    <w:rsid w:val="00114F44"/>
    <w:rsid w:val="00115665"/>
    <w:rsid w:val="00116645"/>
    <w:rsid w:val="00116B17"/>
    <w:rsid w:val="00116ECD"/>
    <w:rsid w:val="0011775C"/>
    <w:rsid w:val="00117927"/>
    <w:rsid w:val="00117C14"/>
    <w:rsid w:val="001207C7"/>
    <w:rsid w:val="00120810"/>
    <w:rsid w:val="00120B78"/>
    <w:rsid w:val="00120EC9"/>
    <w:rsid w:val="001215BA"/>
    <w:rsid w:val="00121BDE"/>
    <w:rsid w:val="00121EC2"/>
    <w:rsid w:val="001225FF"/>
    <w:rsid w:val="001227A3"/>
    <w:rsid w:val="001227CC"/>
    <w:rsid w:val="00122A83"/>
    <w:rsid w:val="0012301B"/>
    <w:rsid w:val="00123196"/>
    <w:rsid w:val="001238E3"/>
    <w:rsid w:val="00124CF3"/>
    <w:rsid w:val="00124E00"/>
    <w:rsid w:val="00125562"/>
    <w:rsid w:val="00125D75"/>
    <w:rsid w:val="00126772"/>
    <w:rsid w:val="00126B14"/>
    <w:rsid w:val="00127433"/>
    <w:rsid w:val="0012775A"/>
    <w:rsid w:val="00127C56"/>
    <w:rsid w:val="00127F50"/>
    <w:rsid w:val="001305D6"/>
    <w:rsid w:val="0013114B"/>
    <w:rsid w:val="00131340"/>
    <w:rsid w:val="00131972"/>
    <w:rsid w:val="00131E7A"/>
    <w:rsid w:val="00132220"/>
    <w:rsid w:val="00132A59"/>
    <w:rsid w:val="00132A8B"/>
    <w:rsid w:val="00133CAF"/>
    <w:rsid w:val="001346EE"/>
    <w:rsid w:val="00134E55"/>
    <w:rsid w:val="0013505E"/>
    <w:rsid w:val="00135582"/>
    <w:rsid w:val="001358BB"/>
    <w:rsid w:val="00135F90"/>
    <w:rsid w:val="001365CF"/>
    <w:rsid w:val="00136C30"/>
    <w:rsid w:val="001370BA"/>
    <w:rsid w:val="00137208"/>
    <w:rsid w:val="00137904"/>
    <w:rsid w:val="00137DBA"/>
    <w:rsid w:val="00140780"/>
    <w:rsid w:val="00140943"/>
    <w:rsid w:val="00140BA8"/>
    <w:rsid w:val="00140CCD"/>
    <w:rsid w:val="0014108F"/>
    <w:rsid w:val="001419FE"/>
    <w:rsid w:val="00141F4A"/>
    <w:rsid w:val="0014209A"/>
    <w:rsid w:val="00142840"/>
    <w:rsid w:val="00142BCA"/>
    <w:rsid w:val="00142E74"/>
    <w:rsid w:val="00143711"/>
    <w:rsid w:val="00143B06"/>
    <w:rsid w:val="00144221"/>
    <w:rsid w:val="0014478C"/>
    <w:rsid w:val="00144887"/>
    <w:rsid w:val="00144975"/>
    <w:rsid w:val="0014534F"/>
    <w:rsid w:val="00146141"/>
    <w:rsid w:val="00146AA6"/>
    <w:rsid w:val="00146FB2"/>
    <w:rsid w:val="001473E3"/>
    <w:rsid w:val="001502B9"/>
    <w:rsid w:val="001513D8"/>
    <w:rsid w:val="0015159F"/>
    <w:rsid w:val="001515C1"/>
    <w:rsid w:val="00152C01"/>
    <w:rsid w:val="00153202"/>
    <w:rsid w:val="0015323D"/>
    <w:rsid w:val="001541BC"/>
    <w:rsid w:val="00154214"/>
    <w:rsid w:val="0015477D"/>
    <w:rsid w:val="00154BAC"/>
    <w:rsid w:val="00155173"/>
    <w:rsid w:val="00155E69"/>
    <w:rsid w:val="00156E5E"/>
    <w:rsid w:val="00157676"/>
    <w:rsid w:val="0015790C"/>
    <w:rsid w:val="00157A06"/>
    <w:rsid w:val="0016086E"/>
    <w:rsid w:val="00160DC9"/>
    <w:rsid w:val="00161418"/>
    <w:rsid w:val="0016166A"/>
    <w:rsid w:val="00161CAA"/>
    <w:rsid w:val="00162022"/>
    <w:rsid w:val="001621B5"/>
    <w:rsid w:val="001627C9"/>
    <w:rsid w:val="00162E42"/>
    <w:rsid w:val="00163244"/>
    <w:rsid w:val="00163645"/>
    <w:rsid w:val="00164180"/>
    <w:rsid w:val="0016443F"/>
    <w:rsid w:val="00164AF9"/>
    <w:rsid w:val="00165993"/>
    <w:rsid w:val="00166A1C"/>
    <w:rsid w:val="00166A33"/>
    <w:rsid w:val="00166AD8"/>
    <w:rsid w:val="00166BEA"/>
    <w:rsid w:val="001674BA"/>
    <w:rsid w:val="00167B53"/>
    <w:rsid w:val="00167B59"/>
    <w:rsid w:val="00167C00"/>
    <w:rsid w:val="00167FB4"/>
    <w:rsid w:val="00170404"/>
    <w:rsid w:val="00171421"/>
    <w:rsid w:val="00171CA2"/>
    <w:rsid w:val="00171D6A"/>
    <w:rsid w:val="00172493"/>
    <w:rsid w:val="0017278A"/>
    <w:rsid w:val="001729B8"/>
    <w:rsid w:val="00173401"/>
    <w:rsid w:val="001736C9"/>
    <w:rsid w:val="00173A8A"/>
    <w:rsid w:val="00174004"/>
    <w:rsid w:val="001750E6"/>
    <w:rsid w:val="0017584F"/>
    <w:rsid w:val="00175915"/>
    <w:rsid w:val="0017592B"/>
    <w:rsid w:val="001762EC"/>
    <w:rsid w:val="00176314"/>
    <w:rsid w:val="00177599"/>
    <w:rsid w:val="0018079E"/>
    <w:rsid w:val="00180A42"/>
    <w:rsid w:val="00181006"/>
    <w:rsid w:val="00181608"/>
    <w:rsid w:val="001817EF"/>
    <w:rsid w:val="00181824"/>
    <w:rsid w:val="001818F2"/>
    <w:rsid w:val="00181A3A"/>
    <w:rsid w:val="001821A6"/>
    <w:rsid w:val="0018237E"/>
    <w:rsid w:val="00182513"/>
    <w:rsid w:val="001829C9"/>
    <w:rsid w:val="0018309B"/>
    <w:rsid w:val="001836E2"/>
    <w:rsid w:val="00183B22"/>
    <w:rsid w:val="00184107"/>
    <w:rsid w:val="001842A5"/>
    <w:rsid w:val="00184319"/>
    <w:rsid w:val="00185297"/>
    <w:rsid w:val="00185582"/>
    <w:rsid w:val="0018682E"/>
    <w:rsid w:val="00186D12"/>
    <w:rsid w:val="00186F4C"/>
    <w:rsid w:val="00187207"/>
    <w:rsid w:val="0018798F"/>
    <w:rsid w:val="00187AAC"/>
    <w:rsid w:val="0019025B"/>
    <w:rsid w:val="001903FF"/>
    <w:rsid w:val="001905F6"/>
    <w:rsid w:val="0019066B"/>
    <w:rsid w:val="001907C7"/>
    <w:rsid w:val="00190EC7"/>
    <w:rsid w:val="001912AA"/>
    <w:rsid w:val="00191CC2"/>
    <w:rsid w:val="0019202B"/>
    <w:rsid w:val="001925B3"/>
    <w:rsid w:val="001925F6"/>
    <w:rsid w:val="001927D7"/>
    <w:rsid w:val="00192972"/>
    <w:rsid w:val="0019339A"/>
    <w:rsid w:val="00193E47"/>
    <w:rsid w:val="001949FA"/>
    <w:rsid w:val="0019540E"/>
    <w:rsid w:val="00195D04"/>
    <w:rsid w:val="00195FF2"/>
    <w:rsid w:val="00197346"/>
    <w:rsid w:val="00197BA3"/>
    <w:rsid w:val="00197E60"/>
    <w:rsid w:val="001A068B"/>
    <w:rsid w:val="001A0D95"/>
    <w:rsid w:val="001A0FAA"/>
    <w:rsid w:val="001A0FF2"/>
    <w:rsid w:val="001A21C4"/>
    <w:rsid w:val="001A2654"/>
    <w:rsid w:val="001A3501"/>
    <w:rsid w:val="001A39D8"/>
    <w:rsid w:val="001A3DFF"/>
    <w:rsid w:val="001A4354"/>
    <w:rsid w:val="001A4468"/>
    <w:rsid w:val="001A4BC3"/>
    <w:rsid w:val="001A5810"/>
    <w:rsid w:val="001A5D11"/>
    <w:rsid w:val="001A61D1"/>
    <w:rsid w:val="001A63FE"/>
    <w:rsid w:val="001A6946"/>
    <w:rsid w:val="001A7BCE"/>
    <w:rsid w:val="001A7DE1"/>
    <w:rsid w:val="001A7DE2"/>
    <w:rsid w:val="001B041D"/>
    <w:rsid w:val="001B043A"/>
    <w:rsid w:val="001B044D"/>
    <w:rsid w:val="001B081C"/>
    <w:rsid w:val="001B09AE"/>
    <w:rsid w:val="001B28DE"/>
    <w:rsid w:val="001B32A6"/>
    <w:rsid w:val="001B523B"/>
    <w:rsid w:val="001B535A"/>
    <w:rsid w:val="001B5949"/>
    <w:rsid w:val="001B59B2"/>
    <w:rsid w:val="001B5D90"/>
    <w:rsid w:val="001B63FE"/>
    <w:rsid w:val="001B6ACC"/>
    <w:rsid w:val="001B6EA2"/>
    <w:rsid w:val="001B7073"/>
    <w:rsid w:val="001B73EA"/>
    <w:rsid w:val="001B7562"/>
    <w:rsid w:val="001B7D11"/>
    <w:rsid w:val="001B7EE1"/>
    <w:rsid w:val="001C05A0"/>
    <w:rsid w:val="001C0928"/>
    <w:rsid w:val="001C0C8D"/>
    <w:rsid w:val="001C1DD1"/>
    <w:rsid w:val="001C1E60"/>
    <w:rsid w:val="001C2191"/>
    <w:rsid w:val="001C24B9"/>
    <w:rsid w:val="001C2C42"/>
    <w:rsid w:val="001C2C61"/>
    <w:rsid w:val="001C2FEF"/>
    <w:rsid w:val="001C300B"/>
    <w:rsid w:val="001C31A0"/>
    <w:rsid w:val="001C374A"/>
    <w:rsid w:val="001C3BBB"/>
    <w:rsid w:val="001C3F1F"/>
    <w:rsid w:val="001C4876"/>
    <w:rsid w:val="001C5C9C"/>
    <w:rsid w:val="001C68A3"/>
    <w:rsid w:val="001C7449"/>
    <w:rsid w:val="001C76E7"/>
    <w:rsid w:val="001C7906"/>
    <w:rsid w:val="001C7FD1"/>
    <w:rsid w:val="001D04FC"/>
    <w:rsid w:val="001D0569"/>
    <w:rsid w:val="001D08BD"/>
    <w:rsid w:val="001D08C6"/>
    <w:rsid w:val="001D25BD"/>
    <w:rsid w:val="001D285D"/>
    <w:rsid w:val="001D2AE9"/>
    <w:rsid w:val="001D3650"/>
    <w:rsid w:val="001D3B34"/>
    <w:rsid w:val="001D42CB"/>
    <w:rsid w:val="001D4502"/>
    <w:rsid w:val="001D4CA6"/>
    <w:rsid w:val="001D5F38"/>
    <w:rsid w:val="001D5FC3"/>
    <w:rsid w:val="001D747A"/>
    <w:rsid w:val="001D7AAD"/>
    <w:rsid w:val="001E0374"/>
    <w:rsid w:val="001E0505"/>
    <w:rsid w:val="001E0AD2"/>
    <w:rsid w:val="001E0B19"/>
    <w:rsid w:val="001E0CAD"/>
    <w:rsid w:val="001E104B"/>
    <w:rsid w:val="001E1287"/>
    <w:rsid w:val="001E16D3"/>
    <w:rsid w:val="001E17F4"/>
    <w:rsid w:val="001E1941"/>
    <w:rsid w:val="001E1D70"/>
    <w:rsid w:val="001E1F93"/>
    <w:rsid w:val="001E259C"/>
    <w:rsid w:val="001E297C"/>
    <w:rsid w:val="001E2AB2"/>
    <w:rsid w:val="001E30F8"/>
    <w:rsid w:val="001E3195"/>
    <w:rsid w:val="001E322A"/>
    <w:rsid w:val="001E340B"/>
    <w:rsid w:val="001E35A6"/>
    <w:rsid w:val="001E3C54"/>
    <w:rsid w:val="001E3C7A"/>
    <w:rsid w:val="001E49D7"/>
    <w:rsid w:val="001E4ADE"/>
    <w:rsid w:val="001E4C39"/>
    <w:rsid w:val="001E4DEB"/>
    <w:rsid w:val="001E4DEF"/>
    <w:rsid w:val="001E4E3B"/>
    <w:rsid w:val="001E4E7B"/>
    <w:rsid w:val="001E561E"/>
    <w:rsid w:val="001E65EC"/>
    <w:rsid w:val="001E6A63"/>
    <w:rsid w:val="001E6B13"/>
    <w:rsid w:val="001E6BBD"/>
    <w:rsid w:val="001E6BD9"/>
    <w:rsid w:val="001E6D73"/>
    <w:rsid w:val="001E74EC"/>
    <w:rsid w:val="001E7836"/>
    <w:rsid w:val="001E7E45"/>
    <w:rsid w:val="001E7E81"/>
    <w:rsid w:val="001E7F8A"/>
    <w:rsid w:val="001F08A2"/>
    <w:rsid w:val="001F1688"/>
    <w:rsid w:val="001F1861"/>
    <w:rsid w:val="001F1A18"/>
    <w:rsid w:val="001F1C54"/>
    <w:rsid w:val="001F1CCD"/>
    <w:rsid w:val="001F212A"/>
    <w:rsid w:val="001F25EF"/>
    <w:rsid w:val="001F3115"/>
    <w:rsid w:val="001F349E"/>
    <w:rsid w:val="001F3B23"/>
    <w:rsid w:val="001F4423"/>
    <w:rsid w:val="001F5465"/>
    <w:rsid w:val="001F5D8E"/>
    <w:rsid w:val="001F5E1B"/>
    <w:rsid w:val="001F5FF3"/>
    <w:rsid w:val="001F6A68"/>
    <w:rsid w:val="001F6B18"/>
    <w:rsid w:val="001F6C68"/>
    <w:rsid w:val="001F70D4"/>
    <w:rsid w:val="001F7A4A"/>
    <w:rsid w:val="00200363"/>
    <w:rsid w:val="00200444"/>
    <w:rsid w:val="00200A09"/>
    <w:rsid w:val="00200A44"/>
    <w:rsid w:val="00201155"/>
    <w:rsid w:val="002011CD"/>
    <w:rsid w:val="0020142D"/>
    <w:rsid w:val="00201B88"/>
    <w:rsid w:val="00201D7C"/>
    <w:rsid w:val="00201F35"/>
    <w:rsid w:val="00202C4E"/>
    <w:rsid w:val="00203234"/>
    <w:rsid w:val="00203F81"/>
    <w:rsid w:val="00204091"/>
    <w:rsid w:val="00204648"/>
    <w:rsid w:val="00204996"/>
    <w:rsid w:val="00204C7E"/>
    <w:rsid w:val="00204FB4"/>
    <w:rsid w:val="00205BA4"/>
    <w:rsid w:val="002065BD"/>
    <w:rsid w:val="002069E0"/>
    <w:rsid w:val="002073F3"/>
    <w:rsid w:val="002076B1"/>
    <w:rsid w:val="00207B56"/>
    <w:rsid w:val="002107A6"/>
    <w:rsid w:val="00210986"/>
    <w:rsid w:val="00211377"/>
    <w:rsid w:val="00211465"/>
    <w:rsid w:val="00211F26"/>
    <w:rsid w:val="002128EB"/>
    <w:rsid w:val="0021292B"/>
    <w:rsid w:val="00212FD8"/>
    <w:rsid w:val="0021308D"/>
    <w:rsid w:val="002132E8"/>
    <w:rsid w:val="00213307"/>
    <w:rsid w:val="0021352F"/>
    <w:rsid w:val="00214180"/>
    <w:rsid w:val="00214770"/>
    <w:rsid w:val="00214A7B"/>
    <w:rsid w:val="0021583A"/>
    <w:rsid w:val="00215D02"/>
    <w:rsid w:val="002167BE"/>
    <w:rsid w:val="002168DE"/>
    <w:rsid w:val="0021724E"/>
    <w:rsid w:val="00217716"/>
    <w:rsid w:val="00217CB9"/>
    <w:rsid w:val="00217CD7"/>
    <w:rsid w:val="00217F05"/>
    <w:rsid w:val="0022054E"/>
    <w:rsid w:val="00220A11"/>
    <w:rsid w:val="002215B6"/>
    <w:rsid w:val="00222867"/>
    <w:rsid w:val="002229E2"/>
    <w:rsid w:val="00222A66"/>
    <w:rsid w:val="00222DA4"/>
    <w:rsid w:val="002234B8"/>
    <w:rsid w:val="00223658"/>
    <w:rsid w:val="002237FD"/>
    <w:rsid w:val="00223996"/>
    <w:rsid w:val="002245AB"/>
    <w:rsid w:val="00224D11"/>
    <w:rsid w:val="00225C9B"/>
    <w:rsid w:val="00225F6B"/>
    <w:rsid w:val="00226198"/>
    <w:rsid w:val="0022688D"/>
    <w:rsid w:val="002269A0"/>
    <w:rsid w:val="00226AB3"/>
    <w:rsid w:val="00226B24"/>
    <w:rsid w:val="00226D2F"/>
    <w:rsid w:val="00227279"/>
    <w:rsid w:val="0022776C"/>
    <w:rsid w:val="00227785"/>
    <w:rsid w:val="002304C5"/>
    <w:rsid w:val="00231660"/>
    <w:rsid w:val="002319CE"/>
    <w:rsid w:val="002325FE"/>
    <w:rsid w:val="00232D60"/>
    <w:rsid w:val="0023345A"/>
    <w:rsid w:val="002334B3"/>
    <w:rsid w:val="0023364D"/>
    <w:rsid w:val="00233AE8"/>
    <w:rsid w:val="00234BEC"/>
    <w:rsid w:val="00234D7D"/>
    <w:rsid w:val="00235645"/>
    <w:rsid w:val="00235A89"/>
    <w:rsid w:val="00235F36"/>
    <w:rsid w:val="00236420"/>
    <w:rsid w:val="0023748D"/>
    <w:rsid w:val="00237577"/>
    <w:rsid w:val="00237C1E"/>
    <w:rsid w:val="00240721"/>
    <w:rsid w:val="0024091F"/>
    <w:rsid w:val="002412A3"/>
    <w:rsid w:val="002412DC"/>
    <w:rsid w:val="00242893"/>
    <w:rsid w:val="00243499"/>
    <w:rsid w:val="0024383E"/>
    <w:rsid w:val="002439F0"/>
    <w:rsid w:val="00244FFC"/>
    <w:rsid w:val="002454BF"/>
    <w:rsid w:val="00246019"/>
    <w:rsid w:val="00246059"/>
    <w:rsid w:val="0024692C"/>
    <w:rsid w:val="00246E9F"/>
    <w:rsid w:val="0024719E"/>
    <w:rsid w:val="00247825"/>
    <w:rsid w:val="00250648"/>
    <w:rsid w:val="0025162F"/>
    <w:rsid w:val="0025235B"/>
    <w:rsid w:val="00253953"/>
    <w:rsid w:val="002539EC"/>
    <w:rsid w:val="00254116"/>
    <w:rsid w:val="00254329"/>
    <w:rsid w:val="002556A4"/>
    <w:rsid w:val="00255B95"/>
    <w:rsid w:val="00255EA8"/>
    <w:rsid w:val="00256B26"/>
    <w:rsid w:val="002574E8"/>
    <w:rsid w:val="00257802"/>
    <w:rsid w:val="002604DF"/>
    <w:rsid w:val="00260C2C"/>
    <w:rsid w:val="00261660"/>
    <w:rsid w:val="00262144"/>
    <w:rsid w:val="0026216E"/>
    <w:rsid w:val="002628A4"/>
    <w:rsid w:val="00263095"/>
    <w:rsid w:val="0026371C"/>
    <w:rsid w:val="00263779"/>
    <w:rsid w:val="0026394D"/>
    <w:rsid w:val="00263956"/>
    <w:rsid w:val="00263B8B"/>
    <w:rsid w:val="00263D12"/>
    <w:rsid w:val="00264DB7"/>
    <w:rsid w:val="00264E06"/>
    <w:rsid w:val="002654F2"/>
    <w:rsid w:val="002656F4"/>
    <w:rsid w:val="00265C4D"/>
    <w:rsid w:val="00265C5D"/>
    <w:rsid w:val="002660B3"/>
    <w:rsid w:val="002665C5"/>
    <w:rsid w:val="002668C0"/>
    <w:rsid w:val="00266FEF"/>
    <w:rsid w:val="00267067"/>
    <w:rsid w:val="00267AA2"/>
    <w:rsid w:val="00267CB8"/>
    <w:rsid w:val="0027098E"/>
    <w:rsid w:val="00270ADB"/>
    <w:rsid w:val="00271129"/>
    <w:rsid w:val="0027119A"/>
    <w:rsid w:val="00271788"/>
    <w:rsid w:val="002720FF"/>
    <w:rsid w:val="002727F3"/>
    <w:rsid w:val="002730F8"/>
    <w:rsid w:val="0027334F"/>
    <w:rsid w:val="0027349D"/>
    <w:rsid w:val="0027356B"/>
    <w:rsid w:val="00273854"/>
    <w:rsid w:val="002738E6"/>
    <w:rsid w:val="00273E91"/>
    <w:rsid w:val="00273F31"/>
    <w:rsid w:val="0027494A"/>
    <w:rsid w:val="00274CA8"/>
    <w:rsid w:val="00274CE5"/>
    <w:rsid w:val="00274F82"/>
    <w:rsid w:val="00275798"/>
    <w:rsid w:val="0027613A"/>
    <w:rsid w:val="0027755A"/>
    <w:rsid w:val="00277BEF"/>
    <w:rsid w:val="00277EF2"/>
    <w:rsid w:val="00280152"/>
    <w:rsid w:val="00280AC0"/>
    <w:rsid w:val="0028109A"/>
    <w:rsid w:val="002812A4"/>
    <w:rsid w:val="00281992"/>
    <w:rsid w:val="00281CAA"/>
    <w:rsid w:val="00282900"/>
    <w:rsid w:val="00282981"/>
    <w:rsid w:val="00282F91"/>
    <w:rsid w:val="0028314D"/>
    <w:rsid w:val="00283582"/>
    <w:rsid w:val="002835E5"/>
    <w:rsid w:val="00284B29"/>
    <w:rsid w:val="002855A1"/>
    <w:rsid w:val="00286128"/>
    <w:rsid w:val="002861A5"/>
    <w:rsid w:val="00286861"/>
    <w:rsid w:val="00286A21"/>
    <w:rsid w:val="00287406"/>
    <w:rsid w:val="002877AC"/>
    <w:rsid w:val="0028786E"/>
    <w:rsid w:val="00287D42"/>
    <w:rsid w:val="00290088"/>
    <w:rsid w:val="002900EC"/>
    <w:rsid w:val="002906C9"/>
    <w:rsid w:val="00290915"/>
    <w:rsid w:val="00290AFD"/>
    <w:rsid w:val="00290CCC"/>
    <w:rsid w:val="0029130A"/>
    <w:rsid w:val="00292145"/>
    <w:rsid w:val="002923EA"/>
    <w:rsid w:val="00292AF9"/>
    <w:rsid w:val="002932D8"/>
    <w:rsid w:val="0029395D"/>
    <w:rsid w:val="00293E79"/>
    <w:rsid w:val="002940B3"/>
    <w:rsid w:val="00295151"/>
    <w:rsid w:val="002961F8"/>
    <w:rsid w:val="00296582"/>
    <w:rsid w:val="0029696C"/>
    <w:rsid w:val="00297306"/>
    <w:rsid w:val="00297ABA"/>
    <w:rsid w:val="00297C1A"/>
    <w:rsid w:val="00297DB8"/>
    <w:rsid w:val="00297E13"/>
    <w:rsid w:val="002A02AD"/>
    <w:rsid w:val="002A05AB"/>
    <w:rsid w:val="002A0C46"/>
    <w:rsid w:val="002A1769"/>
    <w:rsid w:val="002A1F1F"/>
    <w:rsid w:val="002A2033"/>
    <w:rsid w:val="002A2C58"/>
    <w:rsid w:val="002A3150"/>
    <w:rsid w:val="002A32C1"/>
    <w:rsid w:val="002A3613"/>
    <w:rsid w:val="002A366B"/>
    <w:rsid w:val="002A50CA"/>
    <w:rsid w:val="002A52EF"/>
    <w:rsid w:val="002A53C1"/>
    <w:rsid w:val="002A56B1"/>
    <w:rsid w:val="002A582D"/>
    <w:rsid w:val="002A5837"/>
    <w:rsid w:val="002A5D3A"/>
    <w:rsid w:val="002A5EBE"/>
    <w:rsid w:val="002A5F95"/>
    <w:rsid w:val="002A66FE"/>
    <w:rsid w:val="002A697B"/>
    <w:rsid w:val="002A72D9"/>
    <w:rsid w:val="002A7E9D"/>
    <w:rsid w:val="002B051F"/>
    <w:rsid w:val="002B0D56"/>
    <w:rsid w:val="002B0ECD"/>
    <w:rsid w:val="002B12DC"/>
    <w:rsid w:val="002B1991"/>
    <w:rsid w:val="002B1993"/>
    <w:rsid w:val="002B1B42"/>
    <w:rsid w:val="002B2000"/>
    <w:rsid w:val="002B22B0"/>
    <w:rsid w:val="002B2385"/>
    <w:rsid w:val="002B2438"/>
    <w:rsid w:val="002B342B"/>
    <w:rsid w:val="002B3616"/>
    <w:rsid w:val="002B3679"/>
    <w:rsid w:val="002B367B"/>
    <w:rsid w:val="002B3B1E"/>
    <w:rsid w:val="002B3C60"/>
    <w:rsid w:val="002B3CDD"/>
    <w:rsid w:val="002B3D0F"/>
    <w:rsid w:val="002B407B"/>
    <w:rsid w:val="002B5DFD"/>
    <w:rsid w:val="002B5E0C"/>
    <w:rsid w:val="002B5EF0"/>
    <w:rsid w:val="002B5FB9"/>
    <w:rsid w:val="002B6C68"/>
    <w:rsid w:val="002B711F"/>
    <w:rsid w:val="002B744D"/>
    <w:rsid w:val="002B752C"/>
    <w:rsid w:val="002B7729"/>
    <w:rsid w:val="002B7CA2"/>
    <w:rsid w:val="002B7D59"/>
    <w:rsid w:val="002B7F77"/>
    <w:rsid w:val="002B7FAD"/>
    <w:rsid w:val="002C06E3"/>
    <w:rsid w:val="002C0754"/>
    <w:rsid w:val="002C1403"/>
    <w:rsid w:val="002C191E"/>
    <w:rsid w:val="002C1F55"/>
    <w:rsid w:val="002C239B"/>
    <w:rsid w:val="002C34C7"/>
    <w:rsid w:val="002C40E3"/>
    <w:rsid w:val="002C4219"/>
    <w:rsid w:val="002C49D7"/>
    <w:rsid w:val="002C4DFE"/>
    <w:rsid w:val="002C5097"/>
    <w:rsid w:val="002C5245"/>
    <w:rsid w:val="002C598D"/>
    <w:rsid w:val="002C5996"/>
    <w:rsid w:val="002C5B38"/>
    <w:rsid w:val="002C5E3F"/>
    <w:rsid w:val="002C5F18"/>
    <w:rsid w:val="002C6DEB"/>
    <w:rsid w:val="002C72B1"/>
    <w:rsid w:val="002C793A"/>
    <w:rsid w:val="002C7C51"/>
    <w:rsid w:val="002C7E2B"/>
    <w:rsid w:val="002D0B14"/>
    <w:rsid w:val="002D1221"/>
    <w:rsid w:val="002D134B"/>
    <w:rsid w:val="002D17DB"/>
    <w:rsid w:val="002D185F"/>
    <w:rsid w:val="002D2195"/>
    <w:rsid w:val="002D228A"/>
    <w:rsid w:val="002D2B34"/>
    <w:rsid w:val="002D2F4F"/>
    <w:rsid w:val="002D36C6"/>
    <w:rsid w:val="002D4781"/>
    <w:rsid w:val="002D47DC"/>
    <w:rsid w:val="002D4955"/>
    <w:rsid w:val="002D5356"/>
    <w:rsid w:val="002D632D"/>
    <w:rsid w:val="002D649E"/>
    <w:rsid w:val="002D65E0"/>
    <w:rsid w:val="002D746C"/>
    <w:rsid w:val="002D7898"/>
    <w:rsid w:val="002D791D"/>
    <w:rsid w:val="002E01B8"/>
    <w:rsid w:val="002E07FC"/>
    <w:rsid w:val="002E0F03"/>
    <w:rsid w:val="002E158F"/>
    <w:rsid w:val="002E18FD"/>
    <w:rsid w:val="002E1CD0"/>
    <w:rsid w:val="002E2269"/>
    <w:rsid w:val="002E24C1"/>
    <w:rsid w:val="002E2700"/>
    <w:rsid w:val="002E2C02"/>
    <w:rsid w:val="002E31AA"/>
    <w:rsid w:val="002E3F0C"/>
    <w:rsid w:val="002E40DA"/>
    <w:rsid w:val="002E5035"/>
    <w:rsid w:val="002E57A8"/>
    <w:rsid w:val="002E6F34"/>
    <w:rsid w:val="002E71A4"/>
    <w:rsid w:val="002E7CBC"/>
    <w:rsid w:val="002E7DD6"/>
    <w:rsid w:val="002F010C"/>
    <w:rsid w:val="002F03AF"/>
    <w:rsid w:val="002F05C0"/>
    <w:rsid w:val="002F0C11"/>
    <w:rsid w:val="002F0F76"/>
    <w:rsid w:val="002F1F8B"/>
    <w:rsid w:val="002F2495"/>
    <w:rsid w:val="002F2D58"/>
    <w:rsid w:val="002F31CD"/>
    <w:rsid w:val="002F32D8"/>
    <w:rsid w:val="002F35FD"/>
    <w:rsid w:val="002F3A86"/>
    <w:rsid w:val="002F3EDF"/>
    <w:rsid w:val="002F3F6C"/>
    <w:rsid w:val="002F4045"/>
    <w:rsid w:val="002F41F6"/>
    <w:rsid w:val="002F4379"/>
    <w:rsid w:val="002F485D"/>
    <w:rsid w:val="002F4D09"/>
    <w:rsid w:val="002F54FE"/>
    <w:rsid w:val="002F558C"/>
    <w:rsid w:val="002F64F5"/>
    <w:rsid w:val="002F6780"/>
    <w:rsid w:val="002F697C"/>
    <w:rsid w:val="002F6B62"/>
    <w:rsid w:val="002F6BAF"/>
    <w:rsid w:val="002F778A"/>
    <w:rsid w:val="002F7830"/>
    <w:rsid w:val="002F7C37"/>
    <w:rsid w:val="002F7F56"/>
    <w:rsid w:val="002F7F9E"/>
    <w:rsid w:val="0030057E"/>
    <w:rsid w:val="0030187D"/>
    <w:rsid w:val="003032E1"/>
    <w:rsid w:val="00303963"/>
    <w:rsid w:val="00304313"/>
    <w:rsid w:val="003044CD"/>
    <w:rsid w:val="003047F1"/>
    <w:rsid w:val="0030493D"/>
    <w:rsid w:val="0030515F"/>
    <w:rsid w:val="00305E84"/>
    <w:rsid w:val="00306294"/>
    <w:rsid w:val="00306842"/>
    <w:rsid w:val="00306977"/>
    <w:rsid w:val="0030755F"/>
    <w:rsid w:val="003075CD"/>
    <w:rsid w:val="003102B8"/>
    <w:rsid w:val="003104F4"/>
    <w:rsid w:val="00310B50"/>
    <w:rsid w:val="003114D6"/>
    <w:rsid w:val="00311AF1"/>
    <w:rsid w:val="003122F5"/>
    <w:rsid w:val="00312C18"/>
    <w:rsid w:val="003133B0"/>
    <w:rsid w:val="00313583"/>
    <w:rsid w:val="0031369B"/>
    <w:rsid w:val="00313828"/>
    <w:rsid w:val="0031385C"/>
    <w:rsid w:val="00313C2D"/>
    <w:rsid w:val="0031422F"/>
    <w:rsid w:val="00314367"/>
    <w:rsid w:val="00314D48"/>
    <w:rsid w:val="00314DE9"/>
    <w:rsid w:val="00315283"/>
    <w:rsid w:val="00315F9C"/>
    <w:rsid w:val="00316025"/>
    <w:rsid w:val="00316037"/>
    <w:rsid w:val="00316383"/>
    <w:rsid w:val="0031657B"/>
    <w:rsid w:val="0031688F"/>
    <w:rsid w:val="003168B9"/>
    <w:rsid w:val="00316A73"/>
    <w:rsid w:val="00317A40"/>
    <w:rsid w:val="00317AC5"/>
    <w:rsid w:val="00317AC7"/>
    <w:rsid w:val="00317C88"/>
    <w:rsid w:val="00317EE7"/>
    <w:rsid w:val="00320440"/>
    <w:rsid w:val="00320B86"/>
    <w:rsid w:val="00321136"/>
    <w:rsid w:val="003212BF"/>
    <w:rsid w:val="00321497"/>
    <w:rsid w:val="0032169D"/>
    <w:rsid w:val="00321A53"/>
    <w:rsid w:val="00321C7E"/>
    <w:rsid w:val="00322137"/>
    <w:rsid w:val="00322248"/>
    <w:rsid w:val="00322726"/>
    <w:rsid w:val="003229D6"/>
    <w:rsid w:val="00322AD7"/>
    <w:rsid w:val="00322D49"/>
    <w:rsid w:val="00323464"/>
    <w:rsid w:val="0032477A"/>
    <w:rsid w:val="00324877"/>
    <w:rsid w:val="00325A60"/>
    <w:rsid w:val="00326100"/>
    <w:rsid w:val="0032665B"/>
    <w:rsid w:val="0032666D"/>
    <w:rsid w:val="00326E4F"/>
    <w:rsid w:val="00330011"/>
    <w:rsid w:val="00330153"/>
    <w:rsid w:val="00330F58"/>
    <w:rsid w:val="0033136D"/>
    <w:rsid w:val="0033161F"/>
    <w:rsid w:val="003321AC"/>
    <w:rsid w:val="003329DE"/>
    <w:rsid w:val="00332E12"/>
    <w:rsid w:val="00332FFA"/>
    <w:rsid w:val="00333D90"/>
    <w:rsid w:val="003341FF"/>
    <w:rsid w:val="003344F8"/>
    <w:rsid w:val="003349D1"/>
    <w:rsid w:val="00334C84"/>
    <w:rsid w:val="00335564"/>
    <w:rsid w:val="00335681"/>
    <w:rsid w:val="003356DA"/>
    <w:rsid w:val="00341406"/>
    <w:rsid w:val="0034177A"/>
    <w:rsid w:val="003419B1"/>
    <w:rsid w:val="00341E34"/>
    <w:rsid w:val="00342198"/>
    <w:rsid w:val="0034232B"/>
    <w:rsid w:val="00342B20"/>
    <w:rsid w:val="00342C02"/>
    <w:rsid w:val="00342F26"/>
    <w:rsid w:val="00343CB9"/>
    <w:rsid w:val="0034436A"/>
    <w:rsid w:val="003458D4"/>
    <w:rsid w:val="00345947"/>
    <w:rsid w:val="00345C51"/>
    <w:rsid w:val="0034641B"/>
    <w:rsid w:val="00346A1B"/>
    <w:rsid w:val="00346CD5"/>
    <w:rsid w:val="00347130"/>
    <w:rsid w:val="0034777B"/>
    <w:rsid w:val="00347E4D"/>
    <w:rsid w:val="00350EE6"/>
    <w:rsid w:val="00350F45"/>
    <w:rsid w:val="003510CC"/>
    <w:rsid w:val="003518C1"/>
    <w:rsid w:val="003520C5"/>
    <w:rsid w:val="0035273B"/>
    <w:rsid w:val="00352AAC"/>
    <w:rsid w:val="00352C60"/>
    <w:rsid w:val="00352D3F"/>
    <w:rsid w:val="0035319E"/>
    <w:rsid w:val="0035399C"/>
    <w:rsid w:val="003545EF"/>
    <w:rsid w:val="00354722"/>
    <w:rsid w:val="00354BA3"/>
    <w:rsid w:val="00355A13"/>
    <w:rsid w:val="00355BCD"/>
    <w:rsid w:val="003564A7"/>
    <w:rsid w:val="00357775"/>
    <w:rsid w:val="00357966"/>
    <w:rsid w:val="00357E27"/>
    <w:rsid w:val="003601D6"/>
    <w:rsid w:val="0036028E"/>
    <w:rsid w:val="00360379"/>
    <w:rsid w:val="0036047E"/>
    <w:rsid w:val="00360905"/>
    <w:rsid w:val="00360910"/>
    <w:rsid w:val="003611DB"/>
    <w:rsid w:val="00361444"/>
    <w:rsid w:val="00362CC1"/>
    <w:rsid w:val="00363050"/>
    <w:rsid w:val="0036353F"/>
    <w:rsid w:val="00363BC6"/>
    <w:rsid w:val="00364307"/>
    <w:rsid w:val="00364492"/>
    <w:rsid w:val="003665DC"/>
    <w:rsid w:val="0036687C"/>
    <w:rsid w:val="0036728B"/>
    <w:rsid w:val="00370667"/>
    <w:rsid w:val="0037089D"/>
    <w:rsid w:val="003716B3"/>
    <w:rsid w:val="00371A64"/>
    <w:rsid w:val="00371E0A"/>
    <w:rsid w:val="00371E57"/>
    <w:rsid w:val="00372ACB"/>
    <w:rsid w:val="00373222"/>
    <w:rsid w:val="0037358A"/>
    <w:rsid w:val="00373704"/>
    <w:rsid w:val="00373B88"/>
    <w:rsid w:val="00374103"/>
    <w:rsid w:val="003745F2"/>
    <w:rsid w:val="00374766"/>
    <w:rsid w:val="0037489C"/>
    <w:rsid w:val="00375486"/>
    <w:rsid w:val="00375712"/>
    <w:rsid w:val="00375E0E"/>
    <w:rsid w:val="003765B3"/>
    <w:rsid w:val="00376A14"/>
    <w:rsid w:val="00377A40"/>
    <w:rsid w:val="00380A9A"/>
    <w:rsid w:val="0038144D"/>
    <w:rsid w:val="003827C6"/>
    <w:rsid w:val="00382B92"/>
    <w:rsid w:val="003830CF"/>
    <w:rsid w:val="003836B2"/>
    <w:rsid w:val="003839C2"/>
    <w:rsid w:val="00383E02"/>
    <w:rsid w:val="00384889"/>
    <w:rsid w:val="003849C0"/>
    <w:rsid w:val="00384F0D"/>
    <w:rsid w:val="00385087"/>
    <w:rsid w:val="003853DE"/>
    <w:rsid w:val="00385892"/>
    <w:rsid w:val="00386E03"/>
    <w:rsid w:val="003877E0"/>
    <w:rsid w:val="00387C99"/>
    <w:rsid w:val="00390506"/>
    <w:rsid w:val="00390C77"/>
    <w:rsid w:val="00391114"/>
    <w:rsid w:val="00391178"/>
    <w:rsid w:val="00392457"/>
    <w:rsid w:val="00392671"/>
    <w:rsid w:val="003926D0"/>
    <w:rsid w:val="00393387"/>
    <w:rsid w:val="0039362A"/>
    <w:rsid w:val="00393ED8"/>
    <w:rsid w:val="003940D3"/>
    <w:rsid w:val="00394110"/>
    <w:rsid w:val="003942F7"/>
    <w:rsid w:val="0039431A"/>
    <w:rsid w:val="00394515"/>
    <w:rsid w:val="00394825"/>
    <w:rsid w:val="00394D3B"/>
    <w:rsid w:val="00395774"/>
    <w:rsid w:val="003965C3"/>
    <w:rsid w:val="003970A4"/>
    <w:rsid w:val="00397C55"/>
    <w:rsid w:val="00397DE1"/>
    <w:rsid w:val="003A0025"/>
    <w:rsid w:val="003A031D"/>
    <w:rsid w:val="003A06C2"/>
    <w:rsid w:val="003A08A7"/>
    <w:rsid w:val="003A0B1E"/>
    <w:rsid w:val="003A0C9D"/>
    <w:rsid w:val="003A1BED"/>
    <w:rsid w:val="003A20E7"/>
    <w:rsid w:val="003A26EA"/>
    <w:rsid w:val="003A2AC5"/>
    <w:rsid w:val="003A334B"/>
    <w:rsid w:val="003A361E"/>
    <w:rsid w:val="003A3709"/>
    <w:rsid w:val="003A4222"/>
    <w:rsid w:val="003A43B7"/>
    <w:rsid w:val="003A49D9"/>
    <w:rsid w:val="003A4E0D"/>
    <w:rsid w:val="003A51C3"/>
    <w:rsid w:val="003A52A4"/>
    <w:rsid w:val="003A54BC"/>
    <w:rsid w:val="003A5616"/>
    <w:rsid w:val="003A5712"/>
    <w:rsid w:val="003A59AD"/>
    <w:rsid w:val="003A6064"/>
    <w:rsid w:val="003A6304"/>
    <w:rsid w:val="003A6A12"/>
    <w:rsid w:val="003A6AAB"/>
    <w:rsid w:val="003A7E2F"/>
    <w:rsid w:val="003B14D7"/>
    <w:rsid w:val="003B18D0"/>
    <w:rsid w:val="003B1B05"/>
    <w:rsid w:val="003B1FCF"/>
    <w:rsid w:val="003B25BD"/>
    <w:rsid w:val="003B2980"/>
    <w:rsid w:val="003B2C7A"/>
    <w:rsid w:val="003B3820"/>
    <w:rsid w:val="003B3A89"/>
    <w:rsid w:val="003B3B17"/>
    <w:rsid w:val="003B3BFE"/>
    <w:rsid w:val="003B3CAC"/>
    <w:rsid w:val="003B3E5D"/>
    <w:rsid w:val="003B533B"/>
    <w:rsid w:val="003B54BA"/>
    <w:rsid w:val="003B5D20"/>
    <w:rsid w:val="003B60A1"/>
    <w:rsid w:val="003B61CA"/>
    <w:rsid w:val="003B6CCF"/>
    <w:rsid w:val="003B6DE4"/>
    <w:rsid w:val="003B6E8F"/>
    <w:rsid w:val="003B76D4"/>
    <w:rsid w:val="003B7C03"/>
    <w:rsid w:val="003C00FC"/>
    <w:rsid w:val="003C02D0"/>
    <w:rsid w:val="003C050B"/>
    <w:rsid w:val="003C090E"/>
    <w:rsid w:val="003C0EA4"/>
    <w:rsid w:val="003C10A6"/>
    <w:rsid w:val="003C1178"/>
    <w:rsid w:val="003C1752"/>
    <w:rsid w:val="003C210D"/>
    <w:rsid w:val="003C2256"/>
    <w:rsid w:val="003C271A"/>
    <w:rsid w:val="003C2930"/>
    <w:rsid w:val="003C2EDA"/>
    <w:rsid w:val="003C314E"/>
    <w:rsid w:val="003C3EEE"/>
    <w:rsid w:val="003C4050"/>
    <w:rsid w:val="003C430E"/>
    <w:rsid w:val="003C4379"/>
    <w:rsid w:val="003C4392"/>
    <w:rsid w:val="003C4AEB"/>
    <w:rsid w:val="003C58C6"/>
    <w:rsid w:val="003C67EC"/>
    <w:rsid w:val="003C7220"/>
    <w:rsid w:val="003C724C"/>
    <w:rsid w:val="003C774B"/>
    <w:rsid w:val="003C7971"/>
    <w:rsid w:val="003C7B82"/>
    <w:rsid w:val="003C7D14"/>
    <w:rsid w:val="003C7DB3"/>
    <w:rsid w:val="003C7E6E"/>
    <w:rsid w:val="003D032D"/>
    <w:rsid w:val="003D087B"/>
    <w:rsid w:val="003D0C85"/>
    <w:rsid w:val="003D167E"/>
    <w:rsid w:val="003D1ECE"/>
    <w:rsid w:val="003D222E"/>
    <w:rsid w:val="003D2523"/>
    <w:rsid w:val="003D26FA"/>
    <w:rsid w:val="003D2E8A"/>
    <w:rsid w:val="003D37F3"/>
    <w:rsid w:val="003D3ACA"/>
    <w:rsid w:val="003D3D88"/>
    <w:rsid w:val="003D3DE4"/>
    <w:rsid w:val="003D3F81"/>
    <w:rsid w:val="003D406E"/>
    <w:rsid w:val="003D487B"/>
    <w:rsid w:val="003D4C98"/>
    <w:rsid w:val="003D5B2D"/>
    <w:rsid w:val="003D6E83"/>
    <w:rsid w:val="003D71AC"/>
    <w:rsid w:val="003D7278"/>
    <w:rsid w:val="003D7597"/>
    <w:rsid w:val="003D7893"/>
    <w:rsid w:val="003E0DAC"/>
    <w:rsid w:val="003E0E19"/>
    <w:rsid w:val="003E0F9A"/>
    <w:rsid w:val="003E163D"/>
    <w:rsid w:val="003E18DC"/>
    <w:rsid w:val="003E1904"/>
    <w:rsid w:val="003E1912"/>
    <w:rsid w:val="003E25E0"/>
    <w:rsid w:val="003E2F59"/>
    <w:rsid w:val="003E3021"/>
    <w:rsid w:val="003E41B2"/>
    <w:rsid w:val="003E433F"/>
    <w:rsid w:val="003E4837"/>
    <w:rsid w:val="003E502D"/>
    <w:rsid w:val="003E519C"/>
    <w:rsid w:val="003E55CC"/>
    <w:rsid w:val="003E55F4"/>
    <w:rsid w:val="003E56CF"/>
    <w:rsid w:val="003E59B1"/>
    <w:rsid w:val="003E5A0D"/>
    <w:rsid w:val="003E5CA7"/>
    <w:rsid w:val="003E61C2"/>
    <w:rsid w:val="003E62A7"/>
    <w:rsid w:val="003E63AB"/>
    <w:rsid w:val="003E65D8"/>
    <w:rsid w:val="003E7458"/>
    <w:rsid w:val="003F1040"/>
    <w:rsid w:val="003F1836"/>
    <w:rsid w:val="003F22F4"/>
    <w:rsid w:val="003F2386"/>
    <w:rsid w:val="003F25EE"/>
    <w:rsid w:val="003F2A39"/>
    <w:rsid w:val="003F2AEC"/>
    <w:rsid w:val="003F2B8E"/>
    <w:rsid w:val="003F2EDF"/>
    <w:rsid w:val="003F30E1"/>
    <w:rsid w:val="003F318B"/>
    <w:rsid w:val="003F3558"/>
    <w:rsid w:val="003F3640"/>
    <w:rsid w:val="003F3CAA"/>
    <w:rsid w:val="003F4546"/>
    <w:rsid w:val="003F481D"/>
    <w:rsid w:val="003F4E9A"/>
    <w:rsid w:val="003F6553"/>
    <w:rsid w:val="003F6A8B"/>
    <w:rsid w:val="003F6EA6"/>
    <w:rsid w:val="003F6F57"/>
    <w:rsid w:val="003F718E"/>
    <w:rsid w:val="003F761C"/>
    <w:rsid w:val="003F7647"/>
    <w:rsid w:val="003F7AD2"/>
    <w:rsid w:val="003F7CFA"/>
    <w:rsid w:val="00400853"/>
    <w:rsid w:val="004011AE"/>
    <w:rsid w:val="00401361"/>
    <w:rsid w:val="0040178F"/>
    <w:rsid w:val="0040210C"/>
    <w:rsid w:val="00402207"/>
    <w:rsid w:val="00402F2A"/>
    <w:rsid w:val="00402FD2"/>
    <w:rsid w:val="00403428"/>
    <w:rsid w:val="004036DA"/>
    <w:rsid w:val="00404B2D"/>
    <w:rsid w:val="00404C44"/>
    <w:rsid w:val="0040557A"/>
    <w:rsid w:val="00405C0D"/>
    <w:rsid w:val="00405E8F"/>
    <w:rsid w:val="00406EB4"/>
    <w:rsid w:val="0040747E"/>
    <w:rsid w:val="004074D2"/>
    <w:rsid w:val="00407AF9"/>
    <w:rsid w:val="00407D9C"/>
    <w:rsid w:val="00410014"/>
    <w:rsid w:val="00410558"/>
    <w:rsid w:val="004108D6"/>
    <w:rsid w:val="00411687"/>
    <w:rsid w:val="00411C0F"/>
    <w:rsid w:val="0041296F"/>
    <w:rsid w:val="00412FDB"/>
    <w:rsid w:val="004133F2"/>
    <w:rsid w:val="004135DD"/>
    <w:rsid w:val="0041362D"/>
    <w:rsid w:val="00413807"/>
    <w:rsid w:val="00413C70"/>
    <w:rsid w:val="00413DA5"/>
    <w:rsid w:val="00413DB2"/>
    <w:rsid w:val="004141C9"/>
    <w:rsid w:val="00414255"/>
    <w:rsid w:val="004142CB"/>
    <w:rsid w:val="00414C88"/>
    <w:rsid w:val="0041521C"/>
    <w:rsid w:val="004153D4"/>
    <w:rsid w:val="00416327"/>
    <w:rsid w:val="00416439"/>
    <w:rsid w:val="004164EC"/>
    <w:rsid w:val="004166A5"/>
    <w:rsid w:val="004166B0"/>
    <w:rsid w:val="0041740B"/>
    <w:rsid w:val="0041777D"/>
    <w:rsid w:val="00417B47"/>
    <w:rsid w:val="00417BF8"/>
    <w:rsid w:val="00420822"/>
    <w:rsid w:val="00420BAA"/>
    <w:rsid w:val="00422221"/>
    <w:rsid w:val="00422BD8"/>
    <w:rsid w:val="00422C9D"/>
    <w:rsid w:val="0042339B"/>
    <w:rsid w:val="004234A7"/>
    <w:rsid w:val="00423A51"/>
    <w:rsid w:val="00423FA7"/>
    <w:rsid w:val="00424383"/>
    <w:rsid w:val="00424575"/>
    <w:rsid w:val="00424AB3"/>
    <w:rsid w:val="00424C98"/>
    <w:rsid w:val="00424F37"/>
    <w:rsid w:val="004250CE"/>
    <w:rsid w:val="004251C4"/>
    <w:rsid w:val="0042526C"/>
    <w:rsid w:val="0042533D"/>
    <w:rsid w:val="0042556B"/>
    <w:rsid w:val="00425A7B"/>
    <w:rsid w:val="00426202"/>
    <w:rsid w:val="004271A8"/>
    <w:rsid w:val="004273C5"/>
    <w:rsid w:val="0042779C"/>
    <w:rsid w:val="00427C43"/>
    <w:rsid w:val="00427F49"/>
    <w:rsid w:val="00431802"/>
    <w:rsid w:val="00431E31"/>
    <w:rsid w:val="0043210F"/>
    <w:rsid w:val="00432558"/>
    <w:rsid w:val="0043288C"/>
    <w:rsid w:val="00432F4F"/>
    <w:rsid w:val="00432F9D"/>
    <w:rsid w:val="004330B6"/>
    <w:rsid w:val="00433141"/>
    <w:rsid w:val="00433CFE"/>
    <w:rsid w:val="00434512"/>
    <w:rsid w:val="00434567"/>
    <w:rsid w:val="00434A3C"/>
    <w:rsid w:val="004353CF"/>
    <w:rsid w:val="004356B9"/>
    <w:rsid w:val="004359EB"/>
    <w:rsid w:val="00435C35"/>
    <w:rsid w:val="00435DF6"/>
    <w:rsid w:val="00436B7A"/>
    <w:rsid w:val="00436D1E"/>
    <w:rsid w:val="00437790"/>
    <w:rsid w:val="00437AFB"/>
    <w:rsid w:val="00437E49"/>
    <w:rsid w:val="004404A6"/>
    <w:rsid w:val="004408BC"/>
    <w:rsid w:val="004410BB"/>
    <w:rsid w:val="004415C1"/>
    <w:rsid w:val="004415EF"/>
    <w:rsid w:val="00441749"/>
    <w:rsid w:val="004417DB"/>
    <w:rsid w:val="00441C8C"/>
    <w:rsid w:val="00442428"/>
    <w:rsid w:val="00442533"/>
    <w:rsid w:val="004429E9"/>
    <w:rsid w:val="0044374F"/>
    <w:rsid w:val="00443BCC"/>
    <w:rsid w:val="00444276"/>
    <w:rsid w:val="00444C15"/>
    <w:rsid w:val="00445B9C"/>
    <w:rsid w:val="0044601B"/>
    <w:rsid w:val="00446644"/>
    <w:rsid w:val="004466AB"/>
    <w:rsid w:val="004468E9"/>
    <w:rsid w:val="00446D02"/>
    <w:rsid w:val="0044757B"/>
    <w:rsid w:val="00447909"/>
    <w:rsid w:val="00447A53"/>
    <w:rsid w:val="00447A75"/>
    <w:rsid w:val="00450185"/>
    <w:rsid w:val="0045090A"/>
    <w:rsid w:val="00450F58"/>
    <w:rsid w:val="00451193"/>
    <w:rsid w:val="00451200"/>
    <w:rsid w:val="00451760"/>
    <w:rsid w:val="004518AA"/>
    <w:rsid w:val="00451FAC"/>
    <w:rsid w:val="00452B4E"/>
    <w:rsid w:val="00452B92"/>
    <w:rsid w:val="00452E0B"/>
    <w:rsid w:val="0045395D"/>
    <w:rsid w:val="00453EEC"/>
    <w:rsid w:val="0045431E"/>
    <w:rsid w:val="0045497A"/>
    <w:rsid w:val="004549B9"/>
    <w:rsid w:val="00454DF6"/>
    <w:rsid w:val="00454F7B"/>
    <w:rsid w:val="004551B7"/>
    <w:rsid w:val="00455339"/>
    <w:rsid w:val="004553CF"/>
    <w:rsid w:val="00455826"/>
    <w:rsid w:val="00455BB2"/>
    <w:rsid w:val="00455E8D"/>
    <w:rsid w:val="0045619C"/>
    <w:rsid w:val="0045727A"/>
    <w:rsid w:val="004577DB"/>
    <w:rsid w:val="004578E0"/>
    <w:rsid w:val="00457BE3"/>
    <w:rsid w:val="00460616"/>
    <w:rsid w:val="00460D70"/>
    <w:rsid w:val="004613E9"/>
    <w:rsid w:val="004619DB"/>
    <w:rsid w:val="00463333"/>
    <w:rsid w:val="00463AF1"/>
    <w:rsid w:val="0046403F"/>
    <w:rsid w:val="00464CC4"/>
    <w:rsid w:val="00464F00"/>
    <w:rsid w:val="0046572E"/>
    <w:rsid w:val="0046583A"/>
    <w:rsid w:val="00465B39"/>
    <w:rsid w:val="00465F3F"/>
    <w:rsid w:val="0046666C"/>
    <w:rsid w:val="00466F79"/>
    <w:rsid w:val="0046702F"/>
    <w:rsid w:val="00467172"/>
    <w:rsid w:val="004672AB"/>
    <w:rsid w:val="00467DE1"/>
    <w:rsid w:val="00470C13"/>
    <w:rsid w:val="00470F33"/>
    <w:rsid w:val="004715CA"/>
    <w:rsid w:val="00471EAA"/>
    <w:rsid w:val="00472483"/>
    <w:rsid w:val="004724D2"/>
    <w:rsid w:val="0047297A"/>
    <w:rsid w:val="004729E1"/>
    <w:rsid w:val="0047359D"/>
    <w:rsid w:val="00473763"/>
    <w:rsid w:val="00473B04"/>
    <w:rsid w:val="00474968"/>
    <w:rsid w:val="00474B9B"/>
    <w:rsid w:val="004752FB"/>
    <w:rsid w:val="0047598A"/>
    <w:rsid w:val="00475D7F"/>
    <w:rsid w:val="00475F03"/>
    <w:rsid w:val="004761ED"/>
    <w:rsid w:val="004765AD"/>
    <w:rsid w:val="0047695D"/>
    <w:rsid w:val="00476B2C"/>
    <w:rsid w:val="00476C4C"/>
    <w:rsid w:val="00477DAA"/>
    <w:rsid w:val="004807CE"/>
    <w:rsid w:val="0048094C"/>
    <w:rsid w:val="00480FB4"/>
    <w:rsid w:val="00481EB7"/>
    <w:rsid w:val="00482140"/>
    <w:rsid w:val="0048215D"/>
    <w:rsid w:val="00482469"/>
    <w:rsid w:val="00482EE0"/>
    <w:rsid w:val="00482F26"/>
    <w:rsid w:val="00483017"/>
    <w:rsid w:val="004832C6"/>
    <w:rsid w:val="004833E2"/>
    <w:rsid w:val="00483CD3"/>
    <w:rsid w:val="00483DB3"/>
    <w:rsid w:val="00483FB6"/>
    <w:rsid w:val="00484224"/>
    <w:rsid w:val="004849AA"/>
    <w:rsid w:val="00485936"/>
    <w:rsid w:val="00485CF3"/>
    <w:rsid w:val="0048629A"/>
    <w:rsid w:val="004868AD"/>
    <w:rsid w:val="0048794A"/>
    <w:rsid w:val="00487AAA"/>
    <w:rsid w:val="00487B2E"/>
    <w:rsid w:val="0049018B"/>
    <w:rsid w:val="004901F2"/>
    <w:rsid w:val="004904DC"/>
    <w:rsid w:val="00490967"/>
    <w:rsid w:val="00490E23"/>
    <w:rsid w:val="00490FD0"/>
    <w:rsid w:val="00491335"/>
    <w:rsid w:val="00492299"/>
    <w:rsid w:val="004922EF"/>
    <w:rsid w:val="0049233E"/>
    <w:rsid w:val="0049287B"/>
    <w:rsid w:val="00492E58"/>
    <w:rsid w:val="00492F61"/>
    <w:rsid w:val="004931F9"/>
    <w:rsid w:val="004931FE"/>
    <w:rsid w:val="00493F79"/>
    <w:rsid w:val="0049410E"/>
    <w:rsid w:val="00494297"/>
    <w:rsid w:val="00494D57"/>
    <w:rsid w:val="00495488"/>
    <w:rsid w:val="00495666"/>
    <w:rsid w:val="00495D86"/>
    <w:rsid w:val="00496C1E"/>
    <w:rsid w:val="0049764E"/>
    <w:rsid w:val="004A010F"/>
    <w:rsid w:val="004A03D0"/>
    <w:rsid w:val="004A0F03"/>
    <w:rsid w:val="004A1A2F"/>
    <w:rsid w:val="004A1B91"/>
    <w:rsid w:val="004A2B4B"/>
    <w:rsid w:val="004A2E7E"/>
    <w:rsid w:val="004A31E3"/>
    <w:rsid w:val="004A3991"/>
    <w:rsid w:val="004A439B"/>
    <w:rsid w:val="004A49BE"/>
    <w:rsid w:val="004A49C0"/>
    <w:rsid w:val="004A4AFD"/>
    <w:rsid w:val="004A4FAD"/>
    <w:rsid w:val="004A583C"/>
    <w:rsid w:val="004A6440"/>
    <w:rsid w:val="004A64C4"/>
    <w:rsid w:val="004A6948"/>
    <w:rsid w:val="004A6BC9"/>
    <w:rsid w:val="004A6D8C"/>
    <w:rsid w:val="004A6E24"/>
    <w:rsid w:val="004A72B4"/>
    <w:rsid w:val="004A78CA"/>
    <w:rsid w:val="004A7C89"/>
    <w:rsid w:val="004B0874"/>
    <w:rsid w:val="004B0AD2"/>
    <w:rsid w:val="004B0FCB"/>
    <w:rsid w:val="004B1E0A"/>
    <w:rsid w:val="004B1FAC"/>
    <w:rsid w:val="004B2262"/>
    <w:rsid w:val="004B30A7"/>
    <w:rsid w:val="004B35E8"/>
    <w:rsid w:val="004B39D0"/>
    <w:rsid w:val="004B3A59"/>
    <w:rsid w:val="004B3E18"/>
    <w:rsid w:val="004B412A"/>
    <w:rsid w:val="004B47EA"/>
    <w:rsid w:val="004B5811"/>
    <w:rsid w:val="004B5F8D"/>
    <w:rsid w:val="004B7284"/>
    <w:rsid w:val="004B768C"/>
    <w:rsid w:val="004B78ED"/>
    <w:rsid w:val="004C08E0"/>
    <w:rsid w:val="004C097E"/>
    <w:rsid w:val="004C114E"/>
    <w:rsid w:val="004C1E11"/>
    <w:rsid w:val="004C2D5C"/>
    <w:rsid w:val="004C383E"/>
    <w:rsid w:val="004C3A62"/>
    <w:rsid w:val="004C3B9D"/>
    <w:rsid w:val="004C3F9D"/>
    <w:rsid w:val="004C42F9"/>
    <w:rsid w:val="004C4550"/>
    <w:rsid w:val="004C4717"/>
    <w:rsid w:val="004C5673"/>
    <w:rsid w:val="004C58F4"/>
    <w:rsid w:val="004C5D3D"/>
    <w:rsid w:val="004C6103"/>
    <w:rsid w:val="004C682B"/>
    <w:rsid w:val="004C6E8A"/>
    <w:rsid w:val="004C6EE3"/>
    <w:rsid w:val="004C7209"/>
    <w:rsid w:val="004C7CBE"/>
    <w:rsid w:val="004D001C"/>
    <w:rsid w:val="004D0394"/>
    <w:rsid w:val="004D03DF"/>
    <w:rsid w:val="004D0605"/>
    <w:rsid w:val="004D17C4"/>
    <w:rsid w:val="004D19AF"/>
    <w:rsid w:val="004D19FE"/>
    <w:rsid w:val="004D2819"/>
    <w:rsid w:val="004D291A"/>
    <w:rsid w:val="004D31E9"/>
    <w:rsid w:val="004D35B2"/>
    <w:rsid w:val="004D35D2"/>
    <w:rsid w:val="004D3B12"/>
    <w:rsid w:val="004D4F9D"/>
    <w:rsid w:val="004D56A7"/>
    <w:rsid w:val="004D57E5"/>
    <w:rsid w:val="004D5ABF"/>
    <w:rsid w:val="004D5D39"/>
    <w:rsid w:val="004D64E6"/>
    <w:rsid w:val="004D6B80"/>
    <w:rsid w:val="004D6F45"/>
    <w:rsid w:val="004D72C9"/>
    <w:rsid w:val="004D7557"/>
    <w:rsid w:val="004D7FC1"/>
    <w:rsid w:val="004E0087"/>
    <w:rsid w:val="004E0746"/>
    <w:rsid w:val="004E0A79"/>
    <w:rsid w:val="004E10A9"/>
    <w:rsid w:val="004E12C1"/>
    <w:rsid w:val="004E16A9"/>
    <w:rsid w:val="004E1E05"/>
    <w:rsid w:val="004E1F36"/>
    <w:rsid w:val="004E206A"/>
    <w:rsid w:val="004E22C2"/>
    <w:rsid w:val="004E25E8"/>
    <w:rsid w:val="004E2E18"/>
    <w:rsid w:val="004E30AD"/>
    <w:rsid w:val="004E3838"/>
    <w:rsid w:val="004E5AB1"/>
    <w:rsid w:val="004E5C5E"/>
    <w:rsid w:val="004E5D75"/>
    <w:rsid w:val="004E680A"/>
    <w:rsid w:val="004E6912"/>
    <w:rsid w:val="004E6A1C"/>
    <w:rsid w:val="004E718E"/>
    <w:rsid w:val="004F09E0"/>
    <w:rsid w:val="004F187D"/>
    <w:rsid w:val="004F1C77"/>
    <w:rsid w:val="004F25BF"/>
    <w:rsid w:val="004F27D3"/>
    <w:rsid w:val="004F3030"/>
    <w:rsid w:val="004F30DD"/>
    <w:rsid w:val="004F3386"/>
    <w:rsid w:val="004F3A41"/>
    <w:rsid w:val="004F3DB9"/>
    <w:rsid w:val="004F4349"/>
    <w:rsid w:val="004F4D47"/>
    <w:rsid w:val="004F5B2F"/>
    <w:rsid w:val="004F6DFF"/>
    <w:rsid w:val="004F71F0"/>
    <w:rsid w:val="004F7621"/>
    <w:rsid w:val="004F7683"/>
    <w:rsid w:val="004F79F6"/>
    <w:rsid w:val="004F7A60"/>
    <w:rsid w:val="00502140"/>
    <w:rsid w:val="00502C1C"/>
    <w:rsid w:val="00502CAB"/>
    <w:rsid w:val="00502E8D"/>
    <w:rsid w:val="00503154"/>
    <w:rsid w:val="005038B9"/>
    <w:rsid w:val="00504797"/>
    <w:rsid w:val="00504A33"/>
    <w:rsid w:val="00504ACB"/>
    <w:rsid w:val="0050501B"/>
    <w:rsid w:val="005054DB"/>
    <w:rsid w:val="005054F9"/>
    <w:rsid w:val="00506836"/>
    <w:rsid w:val="0050718B"/>
    <w:rsid w:val="0050744B"/>
    <w:rsid w:val="00507939"/>
    <w:rsid w:val="005105D6"/>
    <w:rsid w:val="00511C65"/>
    <w:rsid w:val="00511D65"/>
    <w:rsid w:val="00511DFF"/>
    <w:rsid w:val="00512F10"/>
    <w:rsid w:val="00512F5D"/>
    <w:rsid w:val="005130EC"/>
    <w:rsid w:val="0051389E"/>
    <w:rsid w:val="00513BDF"/>
    <w:rsid w:val="00513C4F"/>
    <w:rsid w:val="00514BC1"/>
    <w:rsid w:val="0051507E"/>
    <w:rsid w:val="00515F55"/>
    <w:rsid w:val="005167FF"/>
    <w:rsid w:val="00517012"/>
    <w:rsid w:val="005178CC"/>
    <w:rsid w:val="0052042A"/>
    <w:rsid w:val="00520C28"/>
    <w:rsid w:val="005227C5"/>
    <w:rsid w:val="00522A34"/>
    <w:rsid w:val="00522CE8"/>
    <w:rsid w:val="00522E9A"/>
    <w:rsid w:val="00522EF0"/>
    <w:rsid w:val="00523D03"/>
    <w:rsid w:val="00524428"/>
    <w:rsid w:val="005245D1"/>
    <w:rsid w:val="00524F54"/>
    <w:rsid w:val="00524F71"/>
    <w:rsid w:val="00526000"/>
    <w:rsid w:val="0052614C"/>
    <w:rsid w:val="005269DD"/>
    <w:rsid w:val="00526C53"/>
    <w:rsid w:val="00527600"/>
    <w:rsid w:val="00527CDA"/>
    <w:rsid w:val="00527EDA"/>
    <w:rsid w:val="005300A3"/>
    <w:rsid w:val="005308DC"/>
    <w:rsid w:val="00530ADE"/>
    <w:rsid w:val="00531256"/>
    <w:rsid w:val="0053155A"/>
    <w:rsid w:val="00531760"/>
    <w:rsid w:val="00531C59"/>
    <w:rsid w:val="00532053"/>
    <w:rsid w:val="0053295D"/>
    <w:rsid w:val="00533377"/>
    <w:rsid w:val="005334A5"/>
    <w:rsid w:val="00533795"/>
    <w:rsid w:val="005337F9"/>
    <w:rsid w:val="00533D44"/>
    <w:rsid w:val="005340F8"/>
    <w:rsid w:val="00534346"/>
    <w:rsid w:val="0053441A"/>
    <w:rsid w:val="0053526A"/>
    <w:rsid w:val="0053569E"/>
    <w:rsid w:val="00535811"/>
    <w:rsid w:val="005359F7"/>
    <w:rsid w:val="00535EDE"/>
    <w:rsid w:val="005367AA"/>
    <w:rsid w:val="00536877"/>
    <w:rsid w:val="00536A5D"/>
    <w:rsid w:val="00536EB5"/>
    <w:rsid w:val="005374A1"/>
    <w:rsid w:val="0053776E"/>
    <w:rsid w:val="00537EB1"/>
    <w:rsid w:val="00537F08"/>
    <w:rsid w:val="005409A4"/>
    <w:rsid w:val="00540CD7"/>
    <w:rsid w:val="00540FD8"/>
    <w:rsid w:val="00541486"/>
    <w:rsid w:val="0054291D"/>
    <w:rsid w:val="00542E81"/>
    <w:rsid w:val="005439F1"/>
    <w:rsid w:val="00543EEA"/>
    <w:rsid w:val="00543F54"/>
    <w:rsid w:val="00544325"/>
    <w:rsid w:val="00544CDB"/>
    <w:rsid w:val="00545093"/>
    <w:rsid w:val="00545A3A"/>
    <w:rsid w:val="00545BB5"/>
    <w:rsid w:val="00545BBB"/>
    <w:rsid w:val="00546123"/>
    <w:rsid w:val="005469AD"/>
    <w:rsid w:val="00547ABE"/>
    <w:rsid w:val="00550536"/>
    <w:rsid w:val="00550913"/>
    <w:rsid w:val="00550927"/>
    <w:rsid w:val="00550A99"/>
    <w:rsid w:val="0055121A"/>
    <w:rsid w:val="0055160D"/>
    <w:rsid w:val="005517C5"/>
    <w:rsid w:val="0055195D"/>
    <w:rsid w:val="00551DA4"/>
    <w:rsid w:val="00551E8D"/>
    <w:rsid w:val="00551E8E"/>
    <w:rsid w:val="00551F0A"/>
    <w:rsid w:val="00551FB7"/>
    <w:rsid w:val="005520CF"/>
    <w:rsid w:val="005520F2"/>
    <w:rsid w:val="00552136"/>
    <w:rsid w:val="0055259E"/>
    <w:rsid w:val="00552652"/>
    <w:rsid w:val="005526A5"/>
    <w:rsid w:val="005527E0"/>
    <w:rsid w:val="00552980"/>
    <w:rsid w:val="00552E38"/>
    <w:rsid w:val="00552EC6"/>
    <w:rsid w:val="005532B0"/>
    <w:rsid w:val="0055339F"/>
    <w:rsid w:val="005536F5"/>
    <w:rsid w:val="005537BB"/>
    <w:rsid w:val="00553C4A"/>
    <w:rsid w:val="00554399"/>
    <w:rsid w:val="0055463A"/>
    <w:rsid w:val="005547CF"/>
    <w:rsid w:val="005548FC"/>
    <w:rsid w:val="00555CB8"/>
    <w:rsid w:val="0055630A"/>
    <w:rsid w:val="00556A7B"/>
    <w:rsid w:val="005572DD"/>
    <w:rsid w:val="0055745F"/>
    <w:rsid w:val="00557768"/>
    <w:rsid w:val="00560EBB"/>
    <w:rsid w:val="00561007"/>
    <w:rsid w:val="00561094"/>
    <w:rsid w:val="00561A2E"/>
    <w:rsid w:val="00561FB0"/>
    <w:rsid w:val="00562622"/>
    <w:rsid w:val="0056268A"/>
    <w:rsid w:val="00562C44"/>
    <w:rsid w:val="00563327"/>
    <w:rsid w:val="00563DF8"/>
    <w:rsid w:val="00564C90"/>
    <w:rsid w:val="00564E72"/>
    <w:rsid w:val="00565615"/>
    <w:rsid w:val="00565AEA"/>
    <w:rsid w:val="0056645E"/>
    <w:rsid w:val="00566767"/>
    <w:rsid w:val="00566CE7"/>
    <w:rsid w:val="00566E9C"/>
    <w:rsid w:val="00567141"/>
    <w:rsid w:val="00567662"/>
    <w:rsid w:val="00567B3C"/>
    <w:rsid w:val="00570A86"/>
    <w:rsid w:val="00571132"/>
    <w:rsid w:val="005712B7"/>
    <w:rsid w:val="00571664"/>
    <w:rsid w:val="00571A03"/>
    <w:rsid w:val="00571BA0"/>
    <w:rsid w:val="00571D0C"/>
    <w:rsid w:val="00572845"/>
    <w:rsid w:val="005729F3"/>
    <w:rsid w:val="005730FF"/>
    <w:rsid w:val="00574F9B"/>
    <w:rsid w:val="005756D8"/>
    <w:rsid w:val="00575A1B"/>
    <w:rsid w:val="00575CE6"/>
    <w:rsid w:val="00575DF2"/>
    <w:rsid w:val="00575E07"/>
    <w:rsid w:val="005760FA"/>
    <w:rsid w:val="005763FA"/>
    <w:rsid w:val="00576E83"/>
    <w:rsid w:val="005773DB"/>
    <w:rsid w:val="005774F0"/>
    <w:rsid w:val="005776E5"/>
    <w:rsid w:val="005776FE"/>
    <w:rsid w:val="00580020"/>
    <w:rsid w:val="0058079D"/>
    <w:rsid w:val="005810A6"/>
    <w:rsid w:val="00581384"/>
    <w:rsid w:val="00581A15"/>
    <w:rsid w:val="005820A6"/>
    <w:rsid w:val="00582C64"/>
    <w:rsid w:val="00583764"/>
    <w:rsid w:val="005840A7"/>
    <w:rsid w:val="00584980"/>
    <w:rsid w:val="00584C7D"/>
    <w:rsid w:val="00584F04"/>
    <w:rsid w:val="00585184"/>
    <w:rsid w:val="0058587A"/>
    <w:rsid w:val="00587832"/>
    <w:rsid w:val="00587B4B"/>
    <w:rsid w:val="00587BED"/>
    <w:rsid w:val="00587FC7"/>
    <w:rsid w:val="0059065E"/>
    <w:rsid w:val="005908F8"/>
    <w:rsid w:val="00590A28"/>
    <w:rsid w:val="00591627"/>
    <w:rsid w:val="0059175E"/>
    <w:rsid w:val="00592184"/>
    <w:rsid w:val="00592659"/>
    <w:rsid w:val="00592825"/>
    <w:rsid w:val="00592F97"/>
    <w:rsid w:val="005932AE"/>
    <w:rsid w:val="00593618"/>
    <w:rsid w:val="00594191"/>
    <w:rsid w:val="00595106"/>
    <w:rsid w:val="00595115"/>
    <w:rsid w:val="00595D81"/>
    <w:rsid w:val="005963AF"/>
    <w:rsid w:val="0059765E"/>
    <w:rsid w:val="00597AC0"/>
    <w:rsid w:val="005A020A"/>
    <w:rsid w:val="005A023C"/>
    <w:rsid w:val="005A17DE"/>
    <w:rsid w:val="005A1B99"/>
    <w:rsid w:val="005A1C59"/>
    <w:rsid w:val="005A3C76"/>
    <w:rsid w:val="005A434B"/>
    <w:rsid w:val="005A46C5"/>
    <w:rsid w:val="005A471D"/>
    <w:rsid w:val="005A4EF4"/>
    <w:rsid w:val="005A50C1"/>
    <w:rsid w:val="005A5144"/>
    <w:rsid w:val="005A5742"/>
    <w:rsid w:val="005A585A"/>
    <w:rsid w:val="005A5AFC"/>
    <w:rsid w:val="005A6617"/>
    <w:rsid w:val="005A772C"/>
    <w:rsid w:val="005B0AD4"/>
    <w:rsid w:val="005B1737"/>
    <w:rsid w:val="005B1A12"/>
    <w:rsid w:val="005B2A09"/>
    <w:rsid w:val="005B2C1F"/>
    <w:rsid w:val="005B2CC6"/>
    <w:rsid w:val="005B2E72"/>
    <w:rsid w:val="005B2FEF"/>
    <w:rsid w:val="005B31C2"/>
    <w:rsid w:val="005B3302"/>
    <w:rsid w:val="005B3761"/>
    <w:rsid w:val="005B4A47"/>
    <w:rsid w:val="005B5481"/>
    <w:rsid w:val="005B62F1"/>
    <w:rsid w:val="005B6425"/>
    <w:rsid w:val="005B681A"/>
    <w:rsid w:val="005B688B"/>
    <w:rsid w:val="005B6AC0"/>
    <w:rsid w:val="005B70E6"/>
    <w:rsid w:val="005B7AE6"/>
    <w:rsid w:val="005B7B4E"/>
    <w:rsid w:val="005C00DC"/>
    <w:rsid w:val="005C0526"/>
    <w:rsid w:val="005C0565"/>
    <w:rsid w:val="005C0C10"/>
    <w:rsid w:val="005C1155"/>
    <w:rsid w:val="005C2068"/>
    <w:rsid w:val="005C2C7C"/>
    <w:rsid w:val="005C2F5D"/>
    <w:rsid w:val="005C3412"/>
    <w:rsid w:val="005C34C3"/>
    <w:rsid w:val="005C372D"/>
    <w:rsid w:val="005C3DB0"/>
    <w:rsid w:val="005C49B0"/>
    <w:rsid w:val="005C4C7E"/>
    <w:rsid w:val="005C5B89"/>
    <w:rsid w:val="005C5C2D"/>
    <w:rsid w:val="005C62B5"/>
    <w:rsid w:val="005C661D"/>
    <w:rsid w:val="005C696C"/>
    <w:rsid w:val="005C7760"/>
    <w:rsid w:val="005C7953"/>
    <w:rsid w:val="005D05D4"/>
    <w:rsid w:val="005D0FEC"/>
    <w:rsid w:val="005D1BC1"/>
    <w:rsid w:val="005D1E69"/>
    <w:rsid w:val="005D251A"/>
    <w:rsid w:val="005D3C3F"/>
    <w:rsid w:val="005D3DF8"/>
    <w:rsid w:val="005D4164"/>
    <w:rsid w:val="005D4B64"/>
    <w:rsid w:val="005D5B84"/>
    <w:rsid w:val="005D5BB8"/>
    <w:rsid w:val="005D60AD"/>
    <w:rsid w:val="005D64D9"/>
    <w:rsid w:val="005D66E8"/>
    <w:rsid w:val="005D6BC4"/>
    <w:rsid w:val="005D6C71"/>
    <w:rsid w:val="005E04EB"/>
    <w:rsid w:val="005E21E6"/>
    <w:rsid w:val="005E2448"/>
    <w:rsid w:val="005E2620"/>
    <w:rsid w:val="005E285F"/>
    <w:rsid w:val="005E2B10"/>
    <w:rsid w:val="005E2FE5"/>
    <w:rsid w:val="005E3879"/>
    <w:rsid w:val="005E3FFD"/>
    <w:rsid w:val="005E4988"/>
    <w:rsid w:val="005E4993"/>
    <w:rsid w:val="005E4BCA"/>
    <w:rsid w:val="005E641A"/>
    <w:rsid w:val="005E6C39"/>
    <w:rsid w:val="005E7033"/>
    <w:rsid w:val="005E731F"/>
    <w:rsid w:val="005E7FD6"/>
    <w:rsid w:val="005F1850"/>
    <w:rsid w:val="005F1F7D"/>
    <w:rsid w:val="005F273D"/>
    <w:rsid w:val="005F2A6E"/>
    <w:rsid w:val="005F327B"/>
    <w:rsid w:val="005F3937"/>
    <w:rsid w:val="005F3B9A"/>
    <w:rsid w:val="005F3D88"/>
    <w:rsid w:val="005F3F3D"/>
    <w:rsid w:val="005F3FD4"/>
    <w:rsid w:val="005F4C99"/>
    <w:rsid w:val="005F5236"/>
    <w:rsid w:val="005F52A4"/>
    <w:rsid w:val="005F5759"/>
    <w:rsid w:val="005F64D9"/>
    <w:rsid w:val="005F6C77"/>
    <w:rsid w:val="005F7193"/>
    <w:rsid w:val="005F71C9"/>
    <w:rsid w:val="005F753B"/>
    <w:rsid w:val="005F776C"/>
    <w:rsid w:val="00600231"/>
    <w:rsid w:val="006003B1"/>
    <w:rsid w:val="00601038"/>
    <w:rsid w:val="00601319"/>
    <w:rsid w:val="00601C26"/>
    <w:rsid w:val="00601E77"/>
    <w:rsid w:val="00602779"/>
    <w:rsid w:val="006028E3"/>
    <w:rsid w:val="00603755"/>
    <w:rsid w:val="00603C51"/>
    <w:rsid w:val="0060414E"/>
    <w:rsid w:val="00604485"/>
    <w:rsid w:val="0060497F"/>
    <w:rsid w:val="00605744"/>
    <w:rsid w:val="006058AA"/>
    <w:rsid w:val="00605C3B"/>
    <w:rsid w:val="00605F9B"/>
    <w:rsid w:val="006067E2"/>
    <w:rsid w:val="00606A5B"/>
    <w:rsid w:val="00607169"/>
    <w:rsid w:val="00607300"/>
    <w:rsid w:val="006073CE"/>
    <w:rsid w:val="006078BC"/>
    <w:rsid w:val="00610F71"/>
    <w:rsid w:val="006113EC"/>
    <w:rsid w:val="00611A6D"/>
    <w:rsid w:val="00611DF1"/>
    <w:rsid w:val="00612219"/>
    <w:rsid w:val="00612396"/>
    <w:rsid w:val="00612A3F"/>
    <w:rsid w:val="00613947"/>
    <w:rsid w:val="00613DAF"/>
    <w:rsid w:val="006152EA"/>
    <w:rsid w:val="0061539D"/>
    <w:rsid w:val="006162BA"/>
    <w:rsid w:val="0061682B"/>
    <w:rsid w:val="00616C87"/>
    <w:rsid w:val="00617277"/>
    <w:rsid w:val="00620D85"/>
    <w:rsid w:val="0062228C"/>
    <w:rsid w:val="0062232C"/>
    <w:rsid w:val="00622719"/>
    <w:rsid w:val="00622B92"/>
    <w:rsid w:val="00622C16"/>
    <w:rsid w:val="00622F5F"/>
    <w:rsid w:val="00623251"/>
    <w:rsid w:val="00623F45"/>
    <w:rsid w:val="006244E8"/>
    <w:rsid w:val="00624596"/>
    <w:rsid w:val="00625B44"/>
    <w:rsid w:val="00626438"/>
    <w:rsid w:val="00627236"/>
    <w:rsid w:val="006274D9"/>
    <w:rsid w:val="006279BB"/>
    <w:rsid w:val="00627D4B"/>
    <w:rsid w:val="0063000A"/>
    <w:rsid w:val="00630241"/>
    <w:rsid w:val="00630BE6"/>
    <w:rsid w:val="00630D2A"/>
    <w:rsid w:val="006313BE"/>
    <w:rsid w:val="00632401"/>
    <w:rsid w:val="00632E55"/>
    <w:rsid w:val="0063389F"/>
    <w:rsid w:val="00633B45"/>
    <w:rsid w:val="00633B95"/>
    <w:rsid w:val="0063414C"/>
    <w:rsid w:val="00634294"/>
    <w:rsid w:val="00634B9A"/>
    <w:rsid w:val="00634F88"/>
    <w:rsid w:val="00634FCA"/>
    <w:rsid w:val="006352CD"/>
    <w:rsid w:val="00635713"/>
    <w:rsid w:val="00635914"/>
    <w:rsid w:val="006361BD"/>
    <w:rsid w:val="00640424"/>
    <w:rsid w:val="0064085D"/>
    <w:rsid w:val="0064092C"/>
    <w:rsid w:val="00641545"/>
    <w:rsid w:val="00641BCC"/>
    <w:rsid w:val="00641D34"/>
    <w:rsid w:val="006420B8"/>
    <w:rsid w:val="006423AC"/>
    <w:rsid w:val="00642519"/>
    <w:rsid w:val="006432E3"/>
    <w:rsid w:val="00643744"/>
    <w:rsid w:val="0064453F"/>
    <w:rsid w:val="0064457E"/>
    <w:rsid w:val="00646DD5"/>
    <w:rsid w:val="00647837"/>
    <w:rsid w:val="00647EAA"/>
    <w:rsid w:val="00650171"/>
    <w:rsid w:val="00650490"/>
    <w:rsid w:val="00650663"/>
    <w:rsid w:val="00650AD5"/>
    <w:rsid w:val="00651B02"/>
    <w:rsid w:val="00651F83"/>
    <w:rsid w:val="006526C0"/>
    <w:rsid w:val="006528F8"/>
    <w:rsid w:val="0065363F"/>
    <w:rsid w:val="0065410F"/>
    <w:rsid w:val="00654560"/>
    <w:rsid w:val="006547B6"/>
    <w:rsid w:val="0065489D"/>
    <w:rsid w:val="00654BBC"/>
    <w:rsid w:val="00654C0E"/>
    <w:rsid w:val="00654DBB"/>
    <w:rsid w:val="00655EC0"/>
    <w:rsid w:val="0065733F"/>
    <w:rsid w:val="00657367"/>
    <w:rsid w:val="006573B6"/>
    <w:rsid w:val="006576BA"/>
    <w:rsid w:val="0065787D"/>
    <w:rsid w:val="00657B05"/>
    <w:rsid w:val="00657B6B"/>
    <w:rsid w:val="00657CB2"/>
    <w:rsid w:val="00657DE6"/>
    <w:rsid w:val="00660039"/>
    <w:rsid w:val="0066018F"/>
    <w:rsid w:val="0066169A"/>
    <w:rsid w:val="006623BD"/>
    <w:rsid w:val="00662650"/>
    <w:rsid w:val="006638BA"/>
    <w:rsid w:val="006638C5"/>
    <w:rsid w:val="00663C5E"/>
    <w:rsid w:val="0066418A"/>
    <w:rsid w:val="00664339"/>
    <w:rsid w:val="00664794"/>
    <w:rsid w:val="0066518F"/>
    <w:rsid w:val="006651FA"/>
    <w:rsid w:val="006661CB"/>
    <w:rsid w:val="006661F6"/>
    <w:rsid w:val="0066633A"/>
    <w:rsid w:val="00666A90"/>
    <w:rsid w:val="00666C83"/>
    <w:rsid w:val="00666DBF"/>
    <w:rsid w:val="006670D4"/>
    <w:rsid w:val="00667309"/>
    <w:rsid w:val="0066749C"/>
    <w:rsid w:val="006679DE"/>
    <w:rsid w:val="00670C60"/>
    <w:rsid w:val="00672638"/>
    <w:rsid w:val="00672AD7"/>
    <w:rsid w:val="00672AE0"/>
    <w:rsid w:val="00672FB9"/>
    <w:rsid w:val="0067321E"/>
    <w:rsid w:val="0067332A"/>
    <w:rsid w:val="00673657"/>
    <w:rsid w:val="00673B54"/>
    <w:rsid w:val="00673CAB"/>
    <w:rsid w:val="00673DE6"/>
    <w:rsid w:val="00673F24"/>
    <w:rsid w:val="00675AB2"/>
    <w:rsid w:val="00675DD9"/>
    <w:rsid w:val="00675DE2"/>
    <w:rsid w:val="00675E59"/>
    <w:rsid w:val="00676252"/>
    <w:rsid w:val="00676736"/>
    <w:rsid w:val="0067694B"/>
    <w:rsid w:val="00676B52"/>
    <w:rsid w:val="006772E4"/>
    <w:rsid w:val="006773B0"/>
    <w:rsid w:val="00677609"/>
    <w:rsid w:val="00677A89"/>
    <w:rsid w:val="006800F1"/>
    <w:rsid w:val="00680268"/>
    <w:rsid w:val="006803C3"/>
    <w:rsid w:val="00680971"/>
    <w:rsid w:val="00681381"/>
    <w:rsid w:val="00681492"/>
    <w:rsid w:val="0068187E"/>
    <w:rsid w:val="00681B35"/>
    <w:rsid w:val="00682748"/>
    <w:rsid w:val="00682D7D"/>
    <w:rsid w:val="00683288"/>
    <w:rsid w:val="006835B0"/>
    <w:rsid w:val="00683D79"/>
    <w:rsid w:val="00684238"/>
    <w:rsid w:val="0068434E"/>
    <w:rsid w:val="006845B9"/>
    <w:rsid w:val="00684CBE"/>
    <w:rsid w:val="00684DE8"/>
    <w:rsid w:val="0068525E"/>
    <w:rsid w:val="00685408"/>
    <w:rsid w:val="0068585A"/>
    <w:rsid w:val="00685C48"/>
    <w:rsid w:val="0068624C"/>
    <w:rsid w:val="0068638E"/>
    <w:rsid w:val="006865AC"/>
    <w:rsid w:val="00686A8E"/>
    <w:rsid w:val="00686AAA"/>
    <w:rsid w:val="00686B77"/>
    <w:rsid w:val="00686BA0"/>
    <w:rsid w:val="00687047"/>
    <w:rsid w:val="00687659"/>
    <w:rsid w:val="00687BD1"/>
    <w:rsid w:val="00687CD3"/>
    <w:rsid w:val="00691802"/>
    <w:rsid w:val="00691863"/>
    <w:rsid w:val="0069230A"/>
    <w:rsid w:val="006927F8"/>
    <w:rsid w:val="00692F74"/>
    <w:rsid w:val="00695ECE"/>
    <w:rsid w:val="00695ED8"/>
    <w:rsid w:val="006962CE"/>
    <w:rsid w:val="0069643E"/>
    <w:rsid w:val="00696470"/>
    <w:rsid w:val="00696950"/>
    <w:rsid w:val="00696AF0"/>
    <w:rsid w:val="00697015"/>
    <w:rsid w:val="00697450"/>
    <w:rsid w:val="00697B3D"/>
    <w:rsid w:val="00697C68"/>
    <w:rsid w:val="00697E68"/>
    <w:rsid w:val="006A07FA"/>
    <w:rsid w:val="006A1AE0"/>
    <w:rsid w:val="006A2080"/>
    <w:rsid w:val="006A2684"/>
    <w:rsid w:val="006A28C3"/>
    <w:rsid w:val="006A3465"/>
    <w:rsid w:val="006A37E5"/>
    <w:rsid w:val="006A38FB"/>
    <w:rsid w:val="006A4176"/>
    <w:rsid w:val="006A4D59"/>
    <w:rsid w:val="006A4E3C"/>
    <w:rsid w:val="006A5221"/>
    <w:rsid w:val="006A53A9"/>
    <w:rsid w:val="006A53BF"/>
    <w:rsid w:val="006A5FD0"/>
    <w:rsid w:val="006A6ACF"/>
    <w:rsid w:val="006A7C59"/>
    <w:rsid w:val="006A7D09"/>
    <w:rsid w:val="006B060F"/>
    <w:rsid w:val="006B06C1"/>
    <w:rsid w:val="006B1502"/>
    <w:rsid w:val="006B160C"/>
    <w:rsid w:val="006B18C8"/>
    <w:rsid w:val="006B19E3"/>
    <w:rsid w:val="006B2697"/>
    <w:rsid w:val="006B339E"/>
    <w:rsid w:val="006B371A"/>
    <w:rsid w:val="006B3A64"/>
    <w:rsid w:val="006B46F4"/>
    <w:rsid w:val="006B496F"/>
    <w:rsid w:val="006B4C6F"/>
    <w:rsid w:val="006B515B"/>
    <w:rsid w:val="006B55F2"/>
    <w:rsid w:val="006B5892"/>
    <w:rsid w:val="006B5D71"/>
    <w:rsid w:val="006B6612"/>
    <w:rsid w:val="006B7259"/>
    <w:rsid w:val="006B7E2C"/>
    <w:rsid w:val="006B7FC4"/>
    <w:rsid w:val="006C0339"/>
    <w:rsid w:val="006C0573"/>
    <w:rsid w:val="006C058C"/>
    <w:rsid w:val="006C0802"/>
    <w:rsid w:val="006C1418"/>
    <w:rsid w:val="006C159C"/>
    <w:rsid w:val="006C2012"/>
    <w:rsid w:val="006C236A"/>
    <w:rsid w:val="006C27F0"/>
    <w:rsid w:val="006C2E49"/>
    <w:rsid w:val="006C2E7D"/>
    <w:rsid w:val="006C2E9D"/>
    <w:rsid w:val="006C330D"/>
    <w:rsid w:val="006C345D"/>
    <w:rsid w:val="006C3CB3"/>
    <w:rsid w:val="006C4119"/>
    <w:rsid w:val="006C44B2"/>
    <w:rsid w:val="006C5179"/>
    <w:rsid w:val="006C5405"/>
    <w:rsid w:val="006C5696"/>
    <w:rsid w:val="006C5A61"/>
    <w:rsid w:val="006C5DB2"/>
    <w:rsid w:val="006C5E10"/>
    <w:rsid w:val="006C66AC"/>
    <w:rsid w:val="006C6B3F"/>
    <w:rsid w:val="006C6CA1"/>
    <w:rsid w:val="006C6CB4"/>
    <w:rsid w:val="006C6DEA"/>
    <w:rsid w:val="006D0D9D"/>
    <w:rsid w:val="006D1101"/>
    <w:rsid w:val="006D16BC"/>
    <w:rsid w:val="006D1E11"/>
    <w:rsid w:val="006D1E1D"/>
    <w:rsid w:val="006D2ABB"/>
    <w:rsid w:val="006D3000"/>
    <w:rsid w:val="006D372C"/>
    <w:rsid w:val="006D46D6"/>
    <w:rsid w:val="006D564D"/>
    <w:rsid w:val="006D5709"/>
    <w:rsid w:val="006D5777"/>
    <w:rsid w:val="006D5817"/>
    <w:rsid w:val="006D60AA"/>
    <w:rsid w:val="006D6392"/>
    <w:rsid w:val="006D682F"/>
    <w:rsid w:val="006D6BDF"/>
    <w:rsid w:val="006D722B"/>
    <w:rsid w:val="006E054D"/>
    <w:rsid w:val="006E063A"/>
    <w:rsid w:val="006E06F1"/>
    <w:rsid w:val="006E0816"/>
    <w:rsid w:val="006E1264"/>
    <w:rsid w:val="006E1A76"/>
    <w:rsid w:val="006E1C68"/>
    <w:rsid w:val="006E207D"/>
    <w:rsid w:val="006E2BFE"/>
    <w:rsid w:val="006E2DB7"/>
    <w:rsid w:val="006E307C"/>
    <w:rsid w:val="006E31A4"/>
    <w:rsid w:val="006E31DD"/>
    <w:rsid w:val="006E3845"/>
    <w:rsid w:val="006E3A88"/>
    <w:rsid w:val="006E452D"/>
    <w:rsid w:val="006E5060"/>
    <w:rsid w:val="006E5162"/>
    <w:rsid w:val="006E5E38"/>
    <w:rsid w:val="006E6523"/>
    <w:rsid w:val="006E657F"/>
    <w:rsid w:val="006E6EC2"/>
    <w:rsid w:val="006E6F82"/>
    <w:rsid w:val="006E74E2"/>
    <w:rsid w:val="006E7587"/>
    <w:rsid w:val="006E7827"/>
    <w:rsid w:val="006E7D3D"/>
    <w:rsid w:val="006F047C"/>
    <w:rsid w:val="006F0F51"/>
    <w:rsid w:val="006F1161"/>
    <w:rsid w:val="006F16E7"/>
    <w:rsid w:val="006F1E0A"/>
    <w:rsid w:val="006F21A3"/>
    <w:rsid w:val="006F29EF"/>
    <w:rsid w:val="006F2AD6"/>
    <w:rsid w:val="006F3EFA"/>
    <w:rsid w:val="006F439B"/>
    <w:rsid w:val="006F4C72"/>
    <w:rsid w:val="006F5F36"/>
    <w:rsid w:val="006F723D"/>
    <w:rsid w:val="006F7406"/>
    <w:rsid w:val="006F741E"/>
    <w:rsid w:val="006F7AA0"/>
    <w:rsid w:val="006F7B15"/>
    <w:rsid w:val="006F7E5D"/>
    <w:rsid w:val="007001B4"/>
    <w:rsid w:val="007017E6"/>
    <w:rsid w:val="00701D55"/>
    <w:rsid w:val="00702B60"/>
    <w:rsid w:val="00703241"/>
    <w:rsid w:val="00703397"/>
    <w:rsid w:val="007035DC"/>
    <w:rsid w:val="00703B54"/>
    <w:rsid w:val="00703E8E"/>
    <w:rsid w:val="007043EE"/>
    <w:rsid w:val="0070482C"/>
    <w:rsid w:val="007058A2"/>
    <w:rsid w:val="0070676D"/>
    <w:rsid w:val="00706A06"/>
    <w:rsid w:val="00706B01"/>
    <w:rsid w:val="00706C79"/>
    <w:rsid w:val="00706D38"/>
    <w:rsid w:val="00707848"/>
    <w:rsid w:val="0071010B"/>
    <w:rsid w:val="0071051B"/>
    <w:rsid w:val="00710AB2"/>
    <w:rsid w:val="00711228"/>
    <w:rsid w:val="0071135C"/>
    <w:rsid w:val="00711649"/>
    <w:rsid w:val="00711991"/>
    <w:rsid w:val="00711A37"/>
    <w:rsid w:val="00711FA9"/>
    <w:rsid w:val="00712953"/>
    <w:rsid w:val="0071311C"/>
    <w:rsid w:val="0071361C"/>
    <w:rsid w:val="00713923"/>
    <w:rsid w:val="00713BAF"/>
    <w:rsid w:val="007140A1"/>
    <w:rsid w:val="007144AA"/>
    <w:rsid w:val="007144D7"/>
    <w:rsid w:val="00714874"/>
    <w:rsid w:val="00714C50"/>
    <w:rsid w:val="00715391"/>
    <w:rsid w:val="007158D4"/>
    <w:rsid w:val="007158ED"/>
    <w:rsid w:val="00715B59"/>
    <w:rsid w:val="00715F81"/>
    <w:rsid w:val="00716D31"/>
    <w:rsid w:val="00717416"/>
    <w:rsid w:val="00717499"/>
    <w:rsid w:val="00717A41"/>
    <w:rsid w:val="0072019C"/>
    <w:rsid w:val="0072032E"/>
    <w:rsid w:val="00720509"/>
    <w:rsid w:val="0072060B"/>
    <w:rsid w:val="0072079B"/>
    <w:rsid w:val="00720A16"/>
    <w:rsid w:val="00720CA3"/>
    <w:rsid w:val="00721B04"/>
    <w:rsid w:val="00721B38"/>
    <w:rsid w:val="00721E66"/>
    <w:rsid w:val="007224BD"/>
    <w:rsid w:val="007226E9"/>
    <w:rsid w:val="00722830"/>
    <w:rsid w:val="007228EC"/>
    <w:rsid w:val="00722A4B"/>
    <w:rsid w:val="00723B4B"/>
    <w:rsid w:val="00723B67"/>
    <w:rsid w:val="00723D24"/>
    <w:rsid w:val="0072409D"/>
    <w:rsid w:val="007241A0"/>
    <w:rsid w:val="007259D2"/>
    <w:rsid w:val="00725BFF"/>
    <w:rsid w:val="00725F66"/>
    <w:rsid w:val="00726395"/>
    <w:rsid w:val="0072643C"/>
    <w:rsid w:val="00726C6F"/>
    <w:rsid w:val="00727573"/>
    <w:rsid w:val="007300AF"/>
    <w:rsid w:val="00730453"/>
    <w:rsid w:val="007305DD"/>
    <w:rsid w:val="00730837"/>
    <w:rsid w:val="007308AE"/>
    <w:rsid w:val="007308BF"/>
    <w:rsid w:val="00730B7F"/>
    <w:rsid w:val="00730C65"/>
    <w:rsid w:val="00730D7C"/>
    <w:rsid w:val="00730DEC"/>
    <w:rsid w:val="00731035"/>
    <w:rsid w:val="007320A0"/>
    <w:rsid w:val="0073258C"/>
    <w:rsid w:val="007325ED"/>
    <w:rsid w:val="007346C3"/>
    <w:rsid w:val="00734B0E"/>
    <w:rsid w:val="00734C36"/>
    <w:rsid w:val="007352A6"/>
    <w:rsid w:val="00735428"/>
    <w:rsid w:val="00735490"/>
    <w:rsid w:val="007365A4"/>
    <w:rsid w:val="00736821"/>
    <w:rsid w:val="00736843"/>
    <w:rsid w:val="00736A0A"/>
    <w:rsid w:val="00736C91"/>
    <w:rsid w:val="007370B1"/>
    <w:rsid w:val="0073750F"/>
    <w:rsid w:val="007407D5"/>
    <w:rsid w:val="00740A08"/>
    <w:rsid w:val="00740CF9"/>
    <w:rsid w:val="00740D1D"/>
    <w:rsid w:val="00741266"/>
    <w:rsid w:val="00741536"/>
    <w:rsid w:val="007417E2"/>
    <w:rsid w:val="0074185B"/>
    <w:rsid w:val="00741AA7"/>
    <w:rsid w:val="0074278B"/>
    <w:rsid w:val="00742C37"/>
    <w:rsid w:val="00743061"/>
    <w:rsid w:val="007434DB"/>
    <w:rsid w:val="007436E4"/>
    <w:rsid w:val="00743D73"/>
    <w:rsid w:val="00743E2F"/>
    <w:rsid w:val="007442AC"/>
    <w:rsid w:val="0074435D"/>
    <w:rsid w:val="00744B17"/>
    <w:rsid w:val="00745159"/>
    <w:rsid w:val="0074533A"/>
    <w:rsid w:val="00745B88"/>
    <w:rsid w:val="00746303"/>
    <w:rsid w:val="00746E43"/>
    <w:rsid w:val="00747625"/>
    <w:rsid w:val="007479F1"/>
    <w:rsid w:val="00747A2E"/>
    <w:rsid w:val="00750414"/>
    <w:rsid w:val="00750DF2"/>
    <w:rsid w:val="0075167E"/>
    <w:rsid w:val="00751712"/>
    <w:rsid w:val="00751A67"/>
    <w:rsid w:val="00752142"/>
    <w:rsid w:val="00752928"/>
    <w:rsid w:val="00752CAF"/>
    <w:rsid w:val="00753953"/>
    <w:rsid w:val="0075446A"/>
    <w:rsid w:val="00754548"/>
    <w:rsid w:val="00754A38"/>
    <w:rsid w:val="007552DC"/>
    <w:rsid w:val="00755533"/>
    <w:rsid w:val="00755C22"/>
    <w:rsid w:val="00756267"/>
    <w:rsid w:val="00756618"/>
    <w:rsid w:val="0075672B"/>
    <w:rsid w:val="00756B91"/>
    <w:rsid w:val="00756F38"/>
    <w:rsid w:val="00756F86"/>
    <w:rsid w:val="00756FB8"/>
    <w:rsid w:val="00757550"/>
    <w:rsid w:val="0075793B"/>
    <w:rsid w:val="00757946"/>
    <w:rsid w:val="00757FC1"/>
    <w:rsid w:val="00760873"/>
    <w:rsid w:val="00760B3C"/>
    <w:rsid w:val="00760B44"/>
    <w:rsid w:val="00760BEA"/>
    <w:rsid w:val="00760DEF"/>
    <w:rsid w:val="00761B37"/>
    <w:rsid w:val="007626A3"/>
    <w:rsid w:val="00763C08"/>
    <w:rsid w:val="00764124"/>
    <w:rsid w:val="00764624"/>
    <w:rsid w:val="007646EB"/>
    <w:rsid w:val="007650AF"/>
    <w:rsid w:val="007654B9"/>
    <w:rsid w:val="0076581C"/>
    <w:rsid w:val="00765A64"/>
    <w:rsid w:val="00765DCA"/>
    <w:rsid w:val="00765DCE"/>
    <w:rsid w:val="007675D1"/>
    <w:rsid w:val="00767718"/>
    <w:rsid w:val="007679BB"/>
    <w:rsid w:val="00767C65"/>
    <w:rsid w:val="00767C6D"/>
    <w:rsid w:val="007701FC"/>
    <w:rsid w:val="007705D6"/>
    <w:rsid w:val="00770C1D"/>
    <w:rsid w:val="00770DF5"/>
    <w:rsid w:val="00771349"/>
    <w:rsid w:val="00771B98"/>
    <w:rsid w:val="0077218E"/>
    <w:rsid w:val="00772C86"/>
    <w:rsid w:val="00772D68"/>
    <w:rsid w:val="007734B8"/>
    <w:rsid w:val="0077397E"/>
    <w:rsid w:val="00773C43"/>
    <w:rsid w:val="00773EE0"/>
    <w:rsid w:val="00774261"/>
    <w:rsid w:val="0077449B"/>
    <w:rsid w:val="00774C3C"/>
    <w:rsid w:val="00775178"/>
    <w:rsid w:val="00775CC7"/>
    <w:rsid w:val="007760BC"/>
    <w:rsid w:val="00776545"/>
    <w:rsid w:val="00776651"/>
    <w:rsid w:val="007767B7"/>
    <w:rsid w:val="007769DA"/>
    <w:rsid w:val="00777E6C"/>
    <w:rsid w:val="00780A2A"/>
    <w:rsid w:val="00781A48"/>
    <w:rsid w:val="00782634"/>
    <w:rsid w:val="007829B2"/>
    <w:rsid w:val="007829E2"/>
    <w:rsid w:val="00783AE0"/>
    <w:rsid w:val="00783BD2"/>
    <w:rsid w:val="00783CC4"/>
    <w:rsid w:val="0078414A"/>
    <w:rsid w:val="00784243"/>
    <w:rsid w:val="007844A9"/>
    <w:rsid w:val="00784B3C"/>
    <w:rsid w:val="00784BDE"/>
    <w:rsid w:val="00784DBF"/>
    <w:rsid w:val="00785996"/>
    <w:rsid w:val="00786131"/>
    <w:rsid w:val="00787A6F"/>
    <w:rsid w:val="00787D0D"/>
    <w:rsid w:val="00787F38"/>
    <w:rsid w:val="007901BB"/>
    <w:rsid w:val="00790250"/>
    <w:rsid w:val="00790ABD"/>
    <w:rsid w:val="00790D81"/>
    <w:rsid w:val="00791320"/>
    <w:rsid w:val="00791381"/>
    <w:rsid w:val="007919C6"/>
    <w:rsid w:val="007919FE"/>
    <w:rsid w:val="00791A86"/>
    <w:rsid w:val="00791CE0"/>
    <w:rsid w:val="00792ABB"/>
    <w:rsid w:val="00792AC7"/>
    <w:rsid w:val="00792C7B"/>
    <w:rsid w:val="00794689"/>
    <w:rsid w:val="00794720"/>
    <w:rsid w:val="007948D3"/>
    <w:rsid w:val="00795BA0"/>
    <w:rsid w:val="00795F79"/>
    <w:rsid w:val="00796367"/>
    <w:rsid w:val="00796BE3"/>
    <w:rsid w:val="00796BF6"/>
    <w:rsid w:val="00796C01"/>
    <w:rsid w:val="00796D79"/>
    <w:rsid w:val="0079705D"/>
    <w:rsid w:val="007972B2"/>
    <w:rsid w:val="007974A4"/>
    <w:rsid w:val="00797B6C"/>
    <w:rsid w:val="00797FC3"/>
    <w:rsid w:val="007A0366"/>
    <w:rsid w:val="007A0733"/>
    <w:rsid w:val="007A0A9B"/>
    <w:rsid w:val="007A1071"/>
    <w:rsid w:val="007A108E"/>
    <w:rsid w:val="007A178B"/>
    <w:rsid w:val="007A19D6"/>
    <w:rsid w:val="007A1A8E"/>
    <w:rsid w:val="007A24A2"/>
    <w:rsid w:val="007A2F2E"/>
    <w:rsid w:val="007A3387"/>
    <w:rsid w:val="007A33BD"/>
    <w:rsid w:val="007A3957"/>
    <w:rsid w:val="007A3CC4"/>
    <w:rsid w:val="007A3DB6"/>
    <w:rsid w:val="007A4613"/>
    <w:rsid w:val="007A504A"/>
    <w:rsid w:val="007A51D8"/>
    <w:rsid w:val="007A5525"/>
    <w:rsid w:val="007A5A58"/>
    <w:rsid w:val="007A6364"/>
    <w:rsid w:val="007A6379"/>
    <w:rsid w:val="007A6B47"/>
    <w:rsid w:val="007A7A92"/>
    <w:rsid w:val="007A7E75"/>
    <w:rsid w:val="007B134D"/>
    <w:rsid w:val="007B2930"/>
    <w:rsid w:val="007B2F63"/>
    <w:rsid w:val="007B3255"/>
    <w:rsid w:val="007B32A6"/>
    <w:rsid w:val="007B3AFA"/>
    <w:rsid w:val="007B3B2F"/>
    <w:rsid w:val="007B4183"/>
    <w:rsid w:val="007B44B6"/>
    <w:rsid w:val="007B4EED"/>
    <w:rsid w:val="007B4FDA"/>
    <w:rsid w:val="007B50FF"/>
    <w:rsid w:val="007B5214"/>
    <w:rsid w:val="007B53EB"/>
    <w:rsid w:val="007B5500"/>
    <w:rsid w:val="007B5769"/>
    <w:rsid w:val="007B5C9B"/>
    <w:rsid w:val="007B5D03"/>
    <w:rsid w:val="007B7024"/>
    <w:rsid w:val="007B7115"/>
    <w:rsid w:val="007B7243"/>
    <w:rsid w:val="007B7E7E"/>
    <w:rsid w:val="007B7ED4"/>
    <w:rsid w:val="007C005C"/>
    <w:rsid w:val="007C03F4"/>
    <w:rsid w:val="007C0D05"/>
    <w:rsid w:val="007C13AB"/>
    <w:rsid w:val="007C199B"/>
    <w:rsid w:val="007C1B2A"/>
    <w:rsid w:val="007C1BF1"/>
    <w:rsid w:val="007C3504"/>
    <w:rsid w:val="007C373A"/>
    <w:rsid w:val="007C3E0C"/>
    <w:rsid w:val="007C400E"/>
    <w:rsid w:val="007C43A2"/>
    <w:rsid w:val="007C4F87"/>
    <w:rsid w:val="007C5908"/>
    <w:rsid w:val="007C5C53"/>
    <w:rsid w:val="007C6149"/>
    <w:rsid w:val="007C6670"/>
    <w:rsid w:val="007C6788"/>
    <w:rsid w:val="007C6896"/>
    <w:rsid w:val="007C6CBD"/>
    <w:rsid w:val="007C7105"/>
    <w:rsid w:val="007C7201"/>
    <w:rsid w:val="007C73AC"/>
    <w:rsid w:val="007C787F"/>
    <w:rsid w:val="007D0306"/>
    <w:rsid w:val="007D05B8"/>
    <w:rsid w:val="007D0C1B"/>
    <w:rsid w:val="007D0C44"/>
    <w:rsid w:val="007D1783"/>
    <w:rsid w:val="007D2043"/>
    <w:rsid w:val="007D2081"/>
    <w:rsid w:val="007D210F"/>
    <w:rsid w:val="007D2496"/>
    <w:rsid w:val="007D2705"/>
    <w:rsid w:val="007D2810"/>
    <w:rsid w:val="007D2AA0"/>
    <w:rsid w:val="007D2B5E"/>
    <w:rsid w:val="007D2C14"/>
    <w:rsid w:val="007D2F42"/>
    <w:rsid w:val="007D3035"/>
    <w:rsid w:val="007D333D"/>
    <w:rsid w:val="007D38B8"/>
    <w:rsid w:val="007D3CAE"/>
    <w:rsid w:val="007D3DD7"/>
    <w:rsid w:val="007D3EAC"/>
    <w:rsid w:val="007D42CD"/>
    <w:rsid w:val="007D4672"/>
    <w:rsid w:val="007D52C9"/>
    <w:rsid w:val="007D5BF5"/>
    <w:rsid w:val="007D6004"/>
    <w:rsid w:val="007D692D"/>
    <w:rsid w:val="007D704B"/>
    <w:rsid w:val="007D7200"/>
    <w:rsid w:val="007D7BE0"/>
    <w:rsid w:val="007E003D"/>
    <w:rsid w:val="007E01D1"/>
    <w:rsid w:val="007E0CF7"/>
    <w:rsid w:val="007E10E4"/>
    <w:rsid w:val="007E1790"/>
    <w:rsid w:val="007E1856"/>
    <w:rsid w:val="007E20C1"/>
    <w:rsid w:val="007E25B9"/>
    <w:rsid w:val="007E353A"/>
    <w:rsid w:val="007E3F6B"/>
    <w:rsid w:val="007E3FF9"/>
    <w:rsid w:val="007E4609"/>
    <w:rsid w:val="007E4C63"/>
    <w:rsid w:val="007E4CB9"/>
    <w:rsid w:val="007E4E5F"/>
    <w:rsid w:val="007E5318"/>
    <w:rsid w:val="007E53DF"/>
    <w:rsid w:val="007E5B1F"/>
    <w:rsid w:val="007E5C76"/>
    <w:rsid w:val="007E7BA4"/>
    <w:rsid w:val="007E7FB9"/>
    <w:rsid w:val="007F0B18"/>
    <w:rsid w:val="007F0FBD"/>
    <w:rsid w:val="007F14E2"/>
    <w:rsid w:val="007F1779"/>
    <w:rsid w:val="007F180C"/>
    <w:rsid w:val="007F1CF0"/>
    <w:rsid w:val="007F22CD"/>
    <w:rsid w:val="007F25AF"/>
    <w:rsid w:val="007F34FE"/>
    <w:rsid w:val="007F3D73"/>
    <w:rsid w:val="007F4581"/>
    <w:rsid w:val="007F4AB3"/>
    <w:rsid w:val="007F4AD6"/>
    <w:rsid w:val="007F5097"/>
    <w:rsid w:val="007F5394"/>
    <w:rsid w:val="007F56CC"/>
    <w:rsid w:val="007F5CEF"/>
    <w:rsid w:val="007F5D27"/>
    <w:rsid w:val="007F61E7"/>
    <w:rsid w:val="007F6972"/>
    <w:rsid w:val="007F6CA6"/>
    <w:rsid w:val="007F70EC"/>
    <w:rsid w:val="007F7398"/>
    <w:rsid w:val="007F7944"/>
    <w:rsid w:val="007F7AFD"/>
    <w:rsid w:val="00800552"/>
    <w:rsid w:val="00800F66"/>
    <w:rsid w:val="00801550"/>
    <w:rsid w:val="00801A26"/>
    <w:rsid w:val="00801D2F"/>
    <w:rsid w:val="008024D1"/>
    <w:rsid w:val="00802743"/>
    <w:rsid w:val="00802B44"/>
    <w:rsid w:val="008037B8"/>
    <w:rsid w:val="00803FA1"/>
    <w:rsid w:val="008045D6"/>
    <w:rsid w:val="008047EF"/>
    <w:rsid w:val="00805A2F"/>
    <w:rsid w:val="00805AE1"/>
    <w:rsid w:val="00805D55"/>
    <w:rsid w:val="0080604F"/>
    <w:rsid w:val="00806221"/>
    <w:rsid w:val="00806808"/>
    <w:rsid w:val="0080695D"/>
    <w:rsid w:val="00807685"/>
    <w:rsid w:val="008100F8"/>
    <w:rsid w:val="0081065F"/>
    <w:rsid w:val="00811CD1"/>
    <w:rsid w:val="00812110"/>
    <w:rsid w:val="008126B6"/>
    <w:rsid w:val="008137D2"/>
    <w:rsid w:val="008138E5"/>
    <w:rsid w:val="00813DC8"/>
    <w:rsid w:val="00814328"/>
    <w:rsid w:val="008147FD"/>
    <w:rsid w:val="00814D41"/>
    <w:rsid w:val="00814D55"/>
    <w:rsid w:val="00815122"/>
    <w:rsid w:val="0081567B"/>
    <w:rsid w:val="008159C1"/>
    <w:rsid w:val="00815C1B"/>
    <w:rsid w:val="00815EA8"/>
    <w:rsid w:val="00815FFB"/>
    <w:rsid w:val="0081600B"/>
    <w:rsid w:val="00816311"/>
    <w:rsid w:val="008164A8"/>
    <w:rsid w:val="00816598"/>
    <w:rsid w:val="008166F2"/>
    <w:rsid w:val="008175E9"/>
    <w:rsid w:val="00817938"/>
    <w:rsid w:val="008200BE"/>
    <w:rsid w:val="008200E1"/>
    <w:rsid w:val="0082018F"/>
    <w:rsid w:val="00820960"/>
    <w:rsid w:val="00820E7A"/>
    <w:rsid w:val="008212E9"/>
    <w:rsid w:val="0082185B"/>
    <w:rsid w:val="00822475"/>
    <w:rsid w:val="00822478"/>
    <w:rsid w:val="008229A6"/>
    <w:rsid w:val="0082448C"/>
    <w:rsid w:val="0082449F"/>
    <w:rsid w:val="00824988"/>
    <w:rsid w:val="00824F39"/>
    <w:rsid w:val="008257C2"/>
    <w:rsid w:val="00825FF1"/>
    <w:rsid w:val="00826C86"/>
    <w:rsid w:val="00826DAB"/>
    <w:rsid w:val="008273E2"/>
    <w:rsid w:val="00827569"/>
    <w:rsid w:val="00830119"/>
    <w:rsid w:val="00830A48"/>
    <w:rsid w:val="00830A65"/>
    <w:rsid w:val="00830F69"/>
    <w:rsid w:val="0083176F"/>
    <w:rsid w:val="00831D80"/>
    <w:rsid w:val="0083262F"/>
    <w:rsid w:val="00832B4B"/>
    <w:rsid w:val="00832B86"/>
    <w:rsid w:val="00833890"/>
    <w:rsid w:val="00833AAA"/>
    <w:rsid w:val="00833AE5"/>
    <w:rsid w:val="00833F70"/>
    <w:rsid w:val="00834026"/>
    <w:rsid w:val="00835495"/>
    <w:rsid w:val="00835688"/>
    <w:rsid w:val="00835852"/>
    <w:rsid w:val="00835EED"/>
    <w:rsid w:val="008367BD"/>
    <w:rsid w:val="00836908"/>
    <w:rsid w:val="00837613"/>
    <w:rsid w:val="0084017C"/>
    <w:rsid w:val="00840367"/>
    <w:rsid w:val="00840942"/>
    <w:rsid w:val="00841154"/>
    <w:rsid w:val="0084123F"/>
    <w:rsid w:val="008413CC"/>
    <w:rsid w:val="00841B8B"/>
    <w:rsid w:val="00841F1C"/>
    <w:rsid w:val="00842E95"/>
    <w:rsid w:val="008430A1"/>
    <w:rsid w:val="00843379"/>
    <w:rsid w:val="00843F15"/>
    <w:rsid w:val="008447C0"/>
    <w:rsid w:val="00844963"/>
    <w:rsid w:val="00845002"/>
    <w:rsid w:val="008462D0"/>
    <w:rsid w:val="00847402"/>
    <w:rsid w:val="00847B6B"/>
    <w:rsid w:val="00847F00"/>
    <w:rsid w:val="0085045B"/>
    <w:rsid w:val="00850EAD"/>
    <w:rsid w:val="00851167"/>
    <w:rsid w:val="00851452"/>
    <w:rsid w:val="00851A51"/>
    <w:rsid w:val="00851C67"/>
    <w:rsid w:val="00852150"/>
    <w:rsid w:val="008524C8"/>
    <w:rsid w:val="008528B5"/>
    <w:rsid w:val="0085292C"/>
    <w:rsid w:val="00852F9F"/>
    <w:rsid w:val="00853B4C"/>
    <w:rsid w:val="00853D31"/>
    <w:rsid w:val="00854025"/>
    <w:rsid w:val="0085426E"/>
    <w:rsid w:val="0085452C"/>
    <w:rsid w:val="0085536C"/>
    <w:rsid w:val="00855386"/>
    <w:rsid w:val="0085572E"/>
    <w:rsid w:val="00856BEC"/>
    <w:rsid w:val="008571CE"/>
    <w:rsid w:val="0085731D"/>
    <w:rsid w:val="00857A19"/>
    <w:rsid w:val="00857A1D"/>
    <w:rsid w:val="008605F1"/>
    <w:rsid w:val="00860DEE"/>
    <w:rsid w:val="0086158D"/>
    <w:rsid w:val="008615AD"/>
    <w:rsid w:val="0086161C"/>
    <w:rsid w:val="00861D61"/>
    <w:rsid w:val="00862224"/>
    <w:rsid w:val="00863193"/>
    <w:rsid w:val="008641E5"/>
    <w:rsid w:val="00864472"/>
    <w:rsid w:val="00864489"/>
    <w:rsid w:val="00864819"/>
    <w:rsid w:val="008649C8"/>
    <w:rsid w:val="00865099"/>
    <w:rsid w:val="00865A2A"/>
    <w:rsid w:val="00866019"/>
    <w:rsid w:val="00866039"/>
    <w:rsid w:val="00866773"/>
    <w:rsid w:val="00866936"/>
    <w:rsid w:val="00866AB1"/>
    <w:rsid w:val="008676A0"/>
    <w:rsid w:val="00867C90"/>
    <w:rsid w:val="008707CD"/>
    <w:rsid w:val="00870C1A"/>
    <w:rsid w:val="0087102B"/>
    <w:rsid w:val="008710F5"/>
    <w:rsid w:val="00871548"/>
    <w:rsid w:val="00871C26"/>
    <w:rsid w:val="00871FB6"/>
    <w:rsid w:val="008721EE"/>
    <w:rsid w:val="008725E4"/>
    <w:rsid w:val="008726C6"/>
    <w:rsid w:val="0087270E"/>
    <w:rsid w:val="0087326B"/>
    <w:rsid w:val="0087349E"/>
    <w:rsid w:val="00874015"/>
    <w:rsid w:val="00874173"/>
    <w:rsid w:val="00874727"/>
    <w:rsid w:val="008749F7"/>
    <w:rsid w:val="00875024"/>
    <w:rsid w:val="0087531B"/>
    <w:rsid w:val="00875900"/>
    <w:rsid w:val="00875BF2"/>
    <w:rsid w:val="00875C8B"/>
    <w:rsid w:val="00875F02"/>
    <w:rsid w:val="00876278"/>
    <w:rsid w:val="008765FD"/>
    <w:rsid w:val="00876664"/>
    <w:rsid w:val="0087687C"/>
    <w:rsid w:val="00876E41"/>
    <w:rsid w:val="00876F87"/>
    <w:rsid w:val="00877205"/>
    <w:rsid w:val="0087730E"/>
    <w:rsid w:val="0087749C"/>
    <w:rsid w:val="00877729"/>
    <w:rsid w:val="00877955"/>
    <w:rsid w:val="00877AF8"/>
    <w:rsid w:val="00877C24"/>
    <w:rsid w:val="00880A1A"/>
    <w:rsid w:val="008810AB"/>
    <w:rsid w:val="008819AD"/>
    <w:rsid w:val="008819C6"/>
    <w:rsid w:val="00881D5F"/>
    <w:rsid w:val="00881D92"/>
    <w:rsid w:val="00881F50"/>
    <w:rsid w:val="008820A1"/>
    <w:rsid w:val="0088238A"/>
    <w:rsid w:val="00882CF0"/>
    <w:rsid w:val="00882FBC"/>
    <w:rsid w:val="00883031"/>
    <w:rsid w:val="00884050"/>
    <w:rsid w:val="00884262"/>
    <w:rsid w:val="00884A2D"/>
    <w:rsid w:val="00884BEC"/>
    <w:rsid w:val="0088543B"/>
    <w:rsid w:val="00885557"/>
    <w:rsid w:val="00886BD0"/>
    <w:rsid w:val="00886CE0"/>
    <w:rsid w:val="00886CF3"/>
    <w:rsid w:val="00886EB8"/>
    <w:rsid w:val="0088747A"/>
    <w:rsid w:val="0088767D"/>
    <w:rsid w:val="008903EA"/>
    <w:rsid w:val="00890681"/>
    <w:rsid w:val="0089115A"/>
    <w:rsid w:val="00891510"/>
    <w:rsid w:val="00891A75"/>
    <w:rsid w:val="00891D3C"/>
    <w:rsid w:val="00892610"/>
    <w:rsid w:val="00892A86"/>
    <w:rsid w:val="00892C6A"/>
    <w:rsid w:val="00893676"/>
    <w:rsid w:val="00893678"/>
    <w:rsid w:val="00893DB0"/>
    <w:rsid w:val="0089483D"/>
    <w:rsid w:val="00894EEA"/>
    <w:rsid w:val="00895599"/>
    <w:rsid w:val="00895E02"/>
    <w:rsid w:val="00895E76"/>
    <w:rsid w:val="00895EE5"/>
    <w:rsid w:val="0089642A"/>
    <w:rsid w:val="008968AB"/>
    <w:rsid w:val="00897405"/>
    <w:rsid w:val="008978E7"/>
    <w:rsid w:val="00897DA2"/>
    <w:rsid w:val="00897ED0"/>
    <w:rsid w:val="008A01B8"/>
    <w:rsid w:val="008A024B"/>
    <w:rsid w:val="008A0287"/>
    <w:rsid w:val="008A03EF"/>
    <w:rsid w:val="008A07B9"/>
    <w:rsid w:val="008A0EB5"/>
    <w:rsid w:val="008A166C"/>
    <w:rsid w:val="008A2BFF"/>
    <w:rsid w:val="008A316B"/>
    <w:rsid w:val="008A3313"/>
    <w:rsid w:val="008A36DE"/>
    <w:rsid w:val="008A3D16"/>
    <w:rsid w:val="008A4722"/>
    <w:rsid w:val="008A483F"/>
    <w:rsid w:val="008A4D20"/>
    <w:rsid w:val="008A4D58"/>
    <w:rsid w:val="008A4D73"/>
    <w:rsid w:val="008A5CD8"/>
    <w:rsid w:val="008A636D"/>
    <w:rsid w:val="008A6470"/>
    <w:rsid w:val="008A69C8"/>
    <w:rsid w:val="008A6EFF"/>
    <w:rsid w:val="008A79DC"/>
    <w:rsid w:val="008B00CE"/>
    <w:rsid w:val="008B0395"/>
    <w:rsid w:val="008B0CF2"/>
    <w:rsid w:val="008B10C1"/>
    <w:rsid w:val="008B1568"/>
    <w:rsid w:val="008B3244"/>
    <w:rsid w:val="008B40D3"/>
    <w:rsid w:val="008B50F8"/>
    <w:rsid w:val="008B5797"/>
    <w:rsid w:val="008B57A3"/>
    <w:rsid w:val="008B5B16"/>
    <w:rsid w:val="008B5B34"/>
    <w:rsid w:val="008B5E33"/>
    <w:rsid w:val="008B5F49"/>
    <w:rsid w:val="008B62D4"/>
    <w:rsid w:val="008B6AA3"/>
    <w:rsid w:val="008B70FB"/>
    <w:rsid w:val="008B73DA"/>
    <w:rsid w:val="008B792C"/>
    <w:rsid w:val="008C0170"/>
    <w:rsid w:val="008C0253"/>
    <w:rsid w:val="008C082E"/>
    <w:rsid w:val="008C0CE6"/>
    <w:rsid w:val="008C143B"/>
    <w:rsid w:val="008C144A"/>
    <w:rsid w:val="008C1CFE"/>
    <w:rsid w:val="008C21E9"/>
    <w:rsid w:val="008C22E7"/>
    <w:rsid w:val="008C2489"/>
    <w:rsid w:val="008C2640"/>
    <w:rsid w:val="008C29C8"/>
    <w:rsid w:val="008C359F"/>
    <w:rsid w:val="008C3A6B"/>
    <w:rsid w:val="008C3BBE"/>
    <w:rsid w:val="008C438E"/>
    <w:rsid w:val="008C4780"/>
    <w:rsid w:val="008C4796"/>
    <w:rsid w:val="008C4AF6"/>
    <w:rsid w:val="008C5314"/>
    <w:rsid w:val="008C56E1"/>
    <w:rsid w:val="008C64D0"/>
    <w:rsid w:val="008C68BD"/>
    <w:rsid w:val="008C6B3F"/>
    <w:rsid w:val="008C6DCC"/>
    <w:rsid w:val="008C720B"/>
    <w:rsid w:val="008C7300"/>
    <w:rsid w:val="008C7833"/>
    <w:rsid w:val="008D06D6"/>
    <w:rsid w:val="008D0914"/>
    <w:rsid w:val="008D218A"/>
    <w:rsid w:val="008D2475"/>
    <w:rsid w:val="008D2506"/>
    <w:rsid w:val="008D2813"/>
    <w:rsid w:val="008D31CE"/>
    <w:rsid w:val="008D3321"/>
    <w:rsid w:val="008D3788"/>
    <w:rsid w:val="008D39C2"/>
    <w:rsid w:val="008D3DF7"/>
    <w:rsid w:val="008D408B"/>
    <w:rsid w:val="008D489E"/>
    <w:rsid w:val="008D5008"/>
    <w:rsid w:val="008D5790"/>
    <w:rsid w:val="008D5C40"/>
    <w:rsid w:val="008D5DBF"/>
    <w:rsid w:val="008D5E0E"/>
    <w:rsid w:val="008D5EFB"/>
    <w:rsid w:val="008D60E7"/>
    <w:rsid w:val="008D63D2"/>
    <w:rsid w:val="008D646A"/>
    <w:rsid w:val="008D685A"/>
    <w:rsid w:val="008D6B8F"/>
    <w:rsid w:val="008D700B"/>
    <w:rsid w:val="008D76B7"/>
    <w:rsid w:val="008D7A40"/>
    <w:rsid w:val="008D7C55"/>
    <w:rsid w:val="008E13ED"/>
    <w:rsid w:val="008E1955"/>
    <w:rsid w:val="008E1F93"/>
    <w:rsid w:val="008E2090"/>
    <w:rsid w:val="008E28F6"/>
    <w:rsid w:val="008E2AB7"/>
    <w:rsid w:val="008E2E1D"/>
    <w:rsid w:val="008E3267"/>
    <w:rsid w:val="008E3694"/>
    <w:rsid w:val="008E378D"/>
    <w:rsid w:val="008E37CF"/>
    <w:rsid w:val="008E3E56"/>
    <w:rsid w:val="008E43A7"/>
    <w:rsid w:val="008E46FB"/>
    <w:rsid w:val="008E49F3"/>
    <w:rsid w:val="008E5056"/>
    <w:rsid w:val="008E5096"/>
    <w:rsid w:val="008E51D7"/>
    <w:rsid w:val="008E52A2"/>
    <w:rsid w:val="008E533B"/>
    <w:rsid w:val="008E5522"/>
    <w:rsid w:val="008E569C"/>
    <w:rsid w:val="008E5A8C"/>
    <w:rsid w:val="008E5F6B"/>
    <w:rsid w:val="008E6624"/>
    <w:rsid w:val="008E6C32"/>
    <w:rsid w:val="008E76C6"/>
    <w:rsid w:val="008E77C9"/>
    <w:rsid w:val="008E7826"/>
    <w:rsid w:val="008F0735"/>
    <w:rsid w:val="008F0D53"/>
    <w:rsid w:val="008F0FD6"/>
    <w:rsid w:val="008F164F"/>
    <w:rsid w:val="008F1691"/>
    <w:rsid w:val="008F1C56"/>
    <w:rsid w:val="008F1DBA"/>
    <w:rsid w:val="008F26B3"/>
    <w:rsid w:val="008F2A77"/>
    <w:rsid w:val="008F2FBF"/>
    <w:rsid w:val="008F315B"/>
    <w:rsid w:val="008F3256"/>
    <w:rsid w:val="008F39A2"/>
    <w:rsid w:val="008F3FE7"/>
    <w:rsid w:val="008F4503"/>
    <w:rsid w:val="008F4834"/>
    <w:rsid w:val="008F4E37"/>
    <w:rsid w:val="008F4E8A"/>
    <w:rsid w:val="008F5119"/>
    <w:rsid w:val="008F582E"/>
    <w:rsid w:val="008F6415"/>
    <w:rsid w:val="008F64C6"/>
    <w:rsid w:val="008F6AAC"/>
    <w:rsid w:val="008F7EF4"/>
    <w:rsid w:val="0090009B"/>
    <w:rsid w:val="0090068D"/>
    <w:rsid w:val="009007FB"/>
    <w:rsid w:val="00900C91"/>
    <w:rsid w:val="0090104C"/>
    <w:rsid w:val="0090113C"/>
    <w:rsid w:val="009013B1"/>
    <w:rsid w:val="009016D9"/>
    <w:rsid w:val="00901D05"/>
    <w:rsid w:val="00902C48"/>
    <w:rsid w:val="00903511"/>
    <w:rsid w:val="00903D2F"/>
    <w:rsid w:val="00903DAB"/>
    <w:rsid w:val="00903E8A"/>
    <w:rsid w:val="00904073"/>
    <w:rsid w:val="0090417D"/>
    <w:rsid w:val="0090603E"/>
    <w:rsid w:val="00906559"/>
    <w:rsid w:val="009065F0"/>
    <w:rsid w:val="009068A5"/>
    <w:rsid w:val="00907206"/>
    <w:rsid w:val="009076A1"/>
    <w:rsid w:val="0090780F"/>
    <w:rsid w:val="00907BF2"/>
    <w:rsid w:val="009101E2"/>
    <w:rsid w:val="00910525"/>
    <w:rsid w:val="0091071E"/>
    <w:rsid w:val="009107C9"/>
    <w:rsid w:val="009119DA"/>
    <w:rsid w:val="00912680"/>
    <w:rsid w:val="00912CBA"/>
    <w:rsid w:val="00912FF4"/>
    <w:rsid w:val="0091339E"/>
    <w:rsid w:val="00913883"/>
    <w:rsid w:val="009139F3"/>
    <w:rsid w:val="00913E3F"/>
    <w:rsid w:val="00913EFD"/>
    <w:rsid w:val="00915670"/>
    <w:rsid w:val="00915AF2"/>
    <w:rsid w:val="0091627C"/>
    <w:rsid w:val="0092041B"/>
    <w:rsid w:val="009214CD"/>
    <w:rsid w:val="00921B00"/>
    <w:rsid w:val="00921DD7"/>
    <w:rsid w:val="00922009"/>
    <w:rsid w:val="00922D39"/>
    <w:rsid w:val="009232EB"/>
    <w:rsid w:val="00923309"/>
    <w:rsid w:val="00923C09"/>
    <w:rsid w:val="00923CB6"/>
    <w:rsid w:val="0092496F"/>
    <w:rsid w:val="00924D5A"/>
    <w:rsid w:val="009254CA"/>
    <w:rsid w:val="009256A2"/>
    <w:rsid w:val="00926187"/>
    <w:rsid w:val="00926638"/>
    <w:rsid w:val="00926777"/>
    <w:rsid w:val="00927B99"/>
    <w:rsid w:val="009306D7"/>
    <w:rsid w:val="00930F7D"/>
    <w:rsid w:val="00931D65"/>
    <w:rsid w:val="00932E2D"/>
    <w:rsid w:val="00933175"/>
    <w:rsid w:val="009331E0"/>
    <w:rsid w:val="00934170"/>
    <w:rsid w:val="0093423B"/>
    <w:rsid w:val="00934497"/>
    <w:rsid w:val="00934F75"/>
    <w:rsid w:val="00935363"/>
    <w:rsid w:val="009359FA"/>
    <w:rsid w:val="009362ED"/>
    <w:rsid w:val="0093650B"/>
    <w:rsid w:val="00936780"/>
    <w:rsid w:val="00937715"/>
    <w:rsid w:val="0093795B"/>
    <w:rsid w:val="00940392"/>
    <w:rsid w:val="00940A39"/>
    <w:rsid w:val="00940B9C"/>
    <w:rsid w:val="00941D96"/>
    <w:rsid w:val="00942697"/>
    <w:rsid w:val="00942EE8"/>
    <w:rsid w:val="009432AC"/>
    <w:rsid w:val="00943646"/>
    <w:rsid w:val="00943CB2"/>
    <w:rsid w:val="00944094"/>
    <w:rsid w:val="00944461"/>
    <w:rsid w:val="009446D1"/>
    <w:rsid w:val="00944757"/>
    <w:rsid w:val="009453E8"/>
    <w:rsid w:val="0094575D"/>
    <w:rsid w:val="009460C0"/>
    <w:rsid w:val="009461A1"/>
    <w:rsid w:val="00946216"/>
    <w:rsid w:val="00946504"/>
    <w:rsid w:val="009476F1"/>
    <w:rsid w:val="00947949"/>
    <w:rsid w:val="00947B27"/>
    <w:rsid w:val="00950693"/>
    <w:rsid w:val="00950ECD"/>
    <w:rsid w:val="00950F7B"/>
    <w:rsid w:val="0095126C"/>
    <w:rsid w:val="009515A7"/>
    <w:rsid w:val="00951C36"/>
    <w:rsid w:val="00951E2D"/>
    <w:rsid w:val="00951F28"/>
    <w:rsid w:val="00951F3D"/>
    <w:rsid w:val="00952445"/>
    <w:rsid w:val="0095347D"/>
    <w:rsid w:val="009542EE"/>
    <w:rsid w:val="00954344"/>
    <w:rsid w:val="00954798"/>
    <w:rsid w:val="00954908"/>
    <w:rsid w:val="009550F6"/>
    <w:rsid w:val="0095675C"/>
    <w:rsid w:val="00956996"/>
    <w:rsid w:val="00956B5F"/>
    <w:rsid w:val="0095754B"/>
    <w:rsid w:val="0095793A"/>
    <w:rsid w:val="009579FA"/>
    <w:rsid w:val="00957C34"/>
    <w:rsid w:val="009603E8"/>
    <w:rsid w:val="0096051C"/>
    <w:rsid w:val="009616B5"/>
    <w:rsid w:val="00961AA3"/>
    <w:rsid w:val="00961D1C"/>
    <w:rsid w:val="00961F46"/>
    <w:rsid w:val="00962156"/>
    <w:rsid w:val="00962710"/>
    <w:rsid w:val="00962B29"/>
    <w:rsid w:val="00963434"/>
    <w:rsid w:val="00963A32"/>
    <w:rsid w:val="00963ADE"/>
    <w:rsid w:val="00963AEE"/>
    <w:rsid w:val="00963BBB"/>
    <w:rsid w:val="00963C15"/>
    <w:rsid w:val="00963FAB"/>
    <w:rsid w:val="00964424"/>
    <w:rsid w:val="00964DAB"/>
    <w:rsid w:val="00965177"/>
    <w:rsid w:val="00965431"/>
    <w:rsid w:val="009658BD"/>
    <w:rsid w:val="00965B65"/>
    <w:rsid w:val="00966132"/>
    <w:rsid w:val="00966554"/>
    <w:rsid w:val="00966598"/>
    <w:rsid w:val="0096684F"/>
    <w:rsid w:val="00966903"/>
    <w:rsid w:val="009671B8"/>
    <w:rsid w:val="00967E9A"/>
    <w:rsid w:val="00970253"/>
    <w:rsid w:val="009706E8"/>
    <w:rsid w:val="009708E7"/>
    <w:rsid w:val="00970A2D"/>
    <w:rsid w:val="00970EF6"/>
    <w:rsid w:val="009712CD"/>
    <w:rsid w:val="00971362"/>
    <w:rsid w:val="00971547"/>
    <w:rsid w:val="00971965"/>
    <w:rsid w:val="00971B52"/>
    <w:rsid w:val="00972045"/>
    <w:rsid w:val="00972080"/>
    <w:rsid w:val="0097218C"/>
    <w:rsid w:val="00972412"/>
    <w:rsid w:val="0097353C"/>
    <w:rsid w:val="00973938"/>
    <w:rsid w:val="00973D40"/>
    <w:rsid w:val="00973E07"/>
    <w:rsid w:val="009747DC"/>
    <w:rsid w:val="00974993"/>
    <w:rsid w:val="00974CCD"/>
    <w:rsid w:val="00975504"/>
    <w:rsid w:val="00975832"/>
    <w:rsid w:val="00975EA0"/>
    <w:rsid w:val="0097766D"/>
    <w:rsid w:val="00980490"/>
    <w:rsid w:val="00980A9E"/>
    <w:rsid w:val="00981393"/>
    <w:rsid w:val="009816A5"/>
    <w:rsid w:val="0098189A"/>
    <w:rsid w:val="009819E6"/>
    <w:rsid w:val="00981AD6"/>
    <w:rsid w:val="00981F14"/>
    <w:rsid w:val="009833A4"/>
    <w:rsid w:val="00983B67"/>
    <w:rsid w:val="00983F8C"/>
    <w:rsid w:val="00984A29"/>
    <w:rsid w:val="00985439"/>
    <w:rsid w:val="00985576"/>
    <w:rsid w:val="0098563B"/>
    <w:rsid w:val="009857F1"/>
    <w:rsid w:val="00987BA7"/>
    <w:rsid w:val="00987D9E"/>
    <w:rsid w:val="00987E3F"/>
    <w:rsid w:val="0099004C"/>
    <w:rsid w:val="00990538"/>
    <w:rsid w:val="009906CD"/>
    <w:rsid w:val="009907F9"/>
    <w:rsid w:val="00991978"/>
    <w:rsid w:val="00991C64"/>
    <w:rsid w:val="00992049"/>
    <w:rsid w:val="0099234C"/>
    <w:rsid w:val="00992486"/>
    <w:rsid w:val="00992AC6"/>
    <w:rsid w:val="0099370B"/>
    <w:rsid w:val="00993FCB"/>
    <w:rsid w:val="00994646"/>
    <w:rsid w:val="009950F6"/>
    <w:rsid w:val="009954BE"/>
    <w:rsid w:val="0099579B"/>
    <w:rsid w:val="009958F5"/>
    <w:rsid w:val="009959D4"/>
    <w:rsid w:val="00996637"/>
    <w:rsid w:val="00996B0C"/>
    <w:rsid w:val="009970BE"/>
    <w:rsid w:val="00997262"/>
    <w:rsid w:val="0099743C"/>
    <w:rsid w:val="0099752A"/>
    <w:rsid w:val="00997D51"/>
    <w:rsid w:val="00997F61"/>
    <w:rsid w:val="009A052B"/>
    <w:rsid w:val="009A07F3"/>
    <w:rsid w:val="009A0979"/>
    <w:rsid w:val="009A0A1D"/>
    <w:rsid w:val="009A0AF6"/>
    <w:rsid w:val="009A0EE3"/>
    <w:rsid w:val="009A1069"/>
    <w:rsid w:val="009A116D"/>
    <w:rsid w:val="009A1CB0"/>
    <w:rsid w:val="009A2D64"/>
    <w:rsid w:val="009A34E0"/>
    <w:rsid w:val="009A3622"/>
    <w:rsid w:val="009A3D06"/>
    <w:rsid w:val="009A45FB"/>
    <w:rsid w:val="009A4D0B"/>
    <w:rsid w:val="009A5DAD"/>
    <w:rsid w:val="009A61BF"/>
    <w:rsid w:val="009A697C"/>
    <w:rsid w:val="009A6EA9"/>
    <w:rsid w:val="009A704E"/>
    <w:rsid w:val="009A7082"/>
    <w:rsid w:val="009A73FE"/>
    <w:rsid w:val="009A767D"/>
    <w:rsid w:val="009A77A6"/>
    <w:rsid w:val="009B012B"/>
    <w:rsid w:val="009B01BF"/>
    <w:rsid w:val="009B09CF"/>
    <w:rsid w:val="009B0DD2"/>
    <w:rsid w:val="009B0E0F"/>
    <w:rsid w:val="009B1317"/>
    <w:rsid w:val="009B1515"/>
    <w:rsid w:val="009B15A9"/>
    <w:rsid w:val="009B18B7"/>
    <w:rsid w:val="009B2C01"/>
    <w:rsid w:val="009B2CC9"/>
    <w:rsid w:val="009B347B"/>
    <w:rsid w:val="009B3FCF"/>
    <w:rsid w:val="009B4232"/>
    <w:rsid w:val="009B469F"/>
    <w:rsid w:val="009B47FB"/>
    <w:rsid w:val="009B48AC"/>
    <w:rsid w:val="009B4DBC"/>
    <w:rsid w:val="009B5009"/>
    <w:rsid w:val="009B58B6"/>
    <w:rsid w:val="009B59F7"/>
    <w:rsid w:val="009B6672"/>
    <w:rsid w:val="009B6CC6"/>
    <w:rsid w:val="009B7054"/>
    <w:rsid w:val="009B7722"/>
    <w:rsid w:val="009B7BCA"/>
    <w:rsid w:val="009C0083"/>
    <w:rsid w:val="009C0094"/>
    <w:rsid w:val="009C1118"/>
    <w:rsid w:val="009C1D3B"/>
    <w:rsid w:val="009C2092"/>
    <w:rsid w:val="009C2A48"/>
    <w:rsid w:val="009C2DF2"/>
    <w:rsid w:val="009C2E75"/>
    <w:rsid w:val="009C4163"/>
    <w:rsid w:val="009C4281"/>
    <w:rsid w:val="009C4544"/>
    <w:rsid w:val="009C4559"/>
    <w:rsid w:val="009C487B"/>
    <w:rsid w:val="009C4E94"/>
    <w:rsid w:val="009C5093"/>
    <w:rsid w:val="009C5127"/>
    <w:rsid w:val="009C5E2A"/>
    <w:rsid w:val="009C6617"/>
    <w:rsid w:val="009C667C"/>
    <w:rsid w:val="009C6F8F"/>
    <w:rsid w:val="009C79B1"/>
    <w:rsid w:val="009C7B0D"/>
    <w:rsid w:val="009C7B86"/>
    <w:rsid w:val="009D021B"/>
    <w:rsid w:val="009D075F"/>
    <w:rsid w:val="009D0DFE"/>
    <w:rsid w:val="009D1478"/>
    <w:rsid w:val="009D1777"/>
    <w:rsid w:val="009D1A35"/>
    <w:rsid w:val="009D285C"/>
    <w:rsid w:val="009D288D"/>
    <w:rsid w:val="009D2B01"/>
    <w:rsid w:val="009D2D90"/>
    <w:rsid w:val="009D30F9"/>
    <w:rsid w:val="009D34B5"/>
    <w:rsid w:val="009D37FF"/>
    <w:rsid w:val="009D48A7"/>
    <w:rsid w:val="009D52F4"/>
    <w:rsid w:val="009D5F2E"/>
    <w:rsid w:val="009D6172"/>
    <w:rsid w:val="009D6DA2"/>
    <w:rsid w:val="009D6F2D"/>
    <w:rsid w:val="009D7127"/>
    <w:rsid w:val="009D72D0"/>
    <w:rsid w:val="009D7554"/>
    <w:rsid w:val="009D75FC"/>
    <w:rsid w:val="009E05E0"/>
    <w:rsid w:val="009E07A1"/>
    <w:rsid w:val="009E0B01"/>
    <w:rsid w:val="009E0B63"/>
    <w:rsid w:val="009E0FD3"/>
    <w:rsid w:val="009E2968"/>
    <w:rsid w:val="009E2A39"/>
    <w:rsid w:val="009E2B0F"/>
    <w:rsid w:val="009E34D5"/>
    <w:rsid w:val="009E37F2"/>
    <w:rsid w:val="009E406A"/>
    <w:rsid w:val="009E4F16"/>
    <w:rsid w:val="009E4F45"/>
    <w:rsid w:val="009E570F"/>
    <w:rsid w:val="009E5CE6"/>
    <w:rsid w:val="009E6134"/>
    <w:rsid w:val="009E6980"/>
    <w:rsid w:val="009E6B7A"/>
    <w:rsid w:val="009E6CCB"/>
    <w:rsid w:val="009E73C3"/>
    <w:rsid w:val="009E7BD4"/>
    <w:rsid w:val="009F0508"/>
    <w:rsid w:val="009F07E6"/>
    <w:rsid w:val="009F098C"/>
    <w:rsid w:val="009F0E86"/>
    <w:rsid w:val="009F13AD"/>
    <w:rsid w:val="009F1509"/>
    <w:rsid w:val="009F334D"/>
    <w:rsid w:val="009F3614"/>
    <w:rsid w:val="009F3A35"/>
    <w:rsid w:val="009F3CBA"/>
    <w:rsid w:val="009F3FAF"/>
    <w:rsid w:val="009F4F0C"/>
    <w:rsid w:val="009F61D2"/>
    <w:rsid w:val="009F63A3"/>
    <w:rsid w:val="009F73DC"/>
    <w:rsid w:val="009F77E7"/>
    <w:rsid w:val="009F7C75"/>
    <w:rsid w:val="009F7F4B"/>
    <w:rsid w:val="00A00043"/>
    <w:rsid w:val="00A008D8"/>
    <w:rsid w:val="00A00B8D"/>
    <w:rsid w:val="00A00C7E"/>
    <w:rsid w:val="00A01128"/>
    <w:rsid w:val="00A02186"/>
    <w:rsid w:val="00A0228B"/>
    <w:rsid w:val="00A022D9"/>
    <w:rsid w:val="00A024EB"/>
    <w:rsid w:val="00A02AFC"/>
    <w:rsid w:val="00A03271"/>
    <w:rsid w:val="00A04626"/>
    <w:rsid w:val="00A049A5"/>
    <w:rsid w:val="00A049BA"/>
    <w:rsid w:val="00A05CF5"/>
    <w:rsid w:val="00A05E1F"/>
    <w:rsid w:val="00A05F84"/>
    <w:rsid w:val="00A063B8"/>
    <w:rsid w:val="00A06714"/>
    <w:rsid w:val="00A067C9"/>
    <w:rsid w:val="00A069EB"/>
    <w:rsid w:val="00A06A9C"/>
    <w:rsid w:val="00A06E1E"/>
    <w:rsid w:val="00A07899"/>
    <w:rsid w:val="00A07C0F"/>
    <w:rsid w:val="00A100B9"/>
    <w:rsid w:val="00A11322"/>
    <w:rsid w:val="00A11361"/>
    <w:rsid w:val="00A11D69"/>
    <w:rsid w:val="00A1268B"/>
    <w:rsid w:val="00A1283F"/>
    <w:rsid w:val="00A135B2"/>
    <w:rsid w:val="00A139E4"/>
    <w:rsid w:val="00A13DBB"/>
    <w:rsid w:val="00A14172"/>
    <w:rsid w:val="00A141BD"/>
    <w:rsid w:val="00A14BD9"/>
    <w:rsid w:val="00A14EB3"/>
    <w:rsid w:val="00A155AF"/>
    <w:rsid w:val="00A15703"/>
    <w:rsid w:val="00A15ADB"/>
    <w:rsid w:val="00A15B5C"/>
    <w:rsid w:val="00A1693D"/>
    <w:rsid w:val="00A169C7"/>
    <w:rsid w:val="00A20480"/>
    <w:rsid w:val="00A204AB"/>
    <w:rsid w:val="00A2079C"/>
    <w:rsid w:val="00A20AF2"/>
    <w:rsid w:val="00A2116D"/>
    <w:rsid w:val="00A21458"/>
    <w:rsid w:val="00A219A7"/>
    <w:rsid w:val="00A223D4"/>
    <w:rsid w:val="00A232FF"/>
    <w:rsid w:val="00A23671"/>
    <w:rsid w:val="00A23AA6"/>
    <w:rsid w:val="00A241F9"/>
    <w:rsid w:val="00A24815"/>
    <w:rsid w:val="00A24D1F"/>
    <w:rsid w:val="00A24D75"/>
    <w:rsid w:val="00A25703"/>
    <w:rsid w:val="00A25724"/>
    <w:rsid w:val="00A26332"/>
    <w:rsid w:val="00A26357"/>
    <w:rsid w:val="00A26387"/>
    <w:rsid w:val="00A263F7"/>
    <w:rsid w:val="00A264B4"/>
    <w:rsid w:val="00A269BD"/>
    <w:rsid w:val="00A27294"/>
    <w:rsid w:val="00A273C3"/>
    <w:rsid w:val="00A275E6"/>
    <w:rsid w:val="00A27C97"/>
    <w:rsid w:val="00A3090F"/>
    <w:rsid w:val="00A30F1B"/>
    <w:rsid w:val="00A30FF6"/>
    <w:rsid w:val="00A31833"/>
    <w:rsid w:val="00A31D9C"/>
    <w:rsid w:val="00A32056"/>
    <w:rsid w:val="00A3236D"/>
    <w:rsid w:val="00A324CC"/>
    <w:rsid w:val="00A324EE"/>
    <w:rsid w:val="00A3319A"/>
    <w:rsid w:val="00A33B5E"/>
    <w:rsid w:val="00A34C7D"/>
    <w:rsid w:val="00A3516B"/>
    <w:rsid w:val="00A36ABE"/>
    <w:rsid w:val="00A36D86"/>
    <w:rsid w:val="00A36EB1"/>
    <w:rsid w:val="00A36F46"/>
    <w:rsid w:val="00A37039"/>
    <w:rsid w:val="00A374AB"/>
    <w:rsid w:val="00A3766D"/>
    <w:rsid w:val="00A377FE"/>
    <w:rsid w:val="00A37A3C"/>
    <w:rsid w:val="00A4046C"/>
    <w:rsid w:val="00A40503"/>
    <w:rsid w:val="00A4055C"/>
    <w:rsid w:val="00A408F7"/>
    <w:rsid w:val="00A414BA"/>
    <w:rsid w:val="00A4151B"/>
    <w:rsid w:val="00A4153E"/>
    <w:rsid w:val="00A4172A"/>
    <w:rsid w:val="00A42400"/>
    <w:rsid w:val="00A4290E"/>
    <w:rsid w:val="00A43971"/>
    <w:rsid w:val="00A43E24"/>
    <w:rsid w:val="00A443D3"/>
    <w:rsid w:val="00A4474E"/>
    <w:rsid w:val="00A447B9"/>
    <w:rsid w:val="00A448F6"/>
    <w:rsid w:val="00A44F17"/>
    <w:rsid w:val="00A45133"/>
    <w:rsid w:val="00A45920"/>
    <w:rsid w:val="00A45941"/>
    <w:rsid w:val="00A46769"/>
    <w:rsid w:val="00A46847"/>
    <w:rsid w:val="00A468F9"/>
    <w:rsid w:val="00A46B31"/>
    <w:rsid w:val="00A475A8"/>
    <w:rsid w:val="00A47ECB"/>
    <w:rsid w:val="00A50456"/>
    <w:rsid w:val="00A504F5"/>
    <w:rsid w:val="00A5073D"/>
    <w:rsid w:val="00A50921"/>
    <w:rsid w:val="00A50E9D"/>
    <w:rsid w:val="00A514F4"/>
    <w:rsid w:val="00A519D7"/>
    <w:rsid w:val="00A5237C"/>
    <w:rsid w:val="00A525CE"/>
    <w:rsid w:val="00A53102"/>
    <w:rsid w:val="00A5409A"/>
    <w:rsid w:val="00A54BC5"/>
    <w:rsid w:val="00A54E08"/>
    <w:rsid w:val="00A54FC0"/>
    <w:rsid w:val="00A5505A"/>
    <w:rsid w:val="00A55088"/>
    <w:rsid w:val="00A5513C"/>
    <w:rsid w:val="00A5539D"/>
    <w:rsid w:val="00A55991"/>
    <w:rsid w:val="00A55B9C"/>
    <w:rsid w:val="00A55F48"/>
    <w:rsid w:val="00A5608B"/>
    <w:rsid w:val="00A5628B"/>
    <w:rsid w:val="00A563DD"/>
    <w:rsid w:val="00A575FA"/>
    <w:rsid w:val="00A57658"/>
    <w:rsid w:val="00A602AB"/>
    <w:rsid w:val="00A618C5"/>
    <w:rsid w:val="00A61A16"/>
    <w:rsid w:val="00A61B94"/>
    <w:rsid w:val="00A63562"/>
    <w:rsid w:val="00A63EDE"/>
    <w:rsid w:val="00A646E0"/>
    <w:rsid w:val="00A649A2"/>
    <w:rsid w:val="00A64A1D"/>
    <w:rsid w:val="00A64B45"/>
    <w:rsid w:val="00A64B84"/>
    <w:rsid w:val="00A64F7C"/>
    <w:rsid w:val="00A65089"/>
    <w:rsid w:val="00A65660"/>
    <w:rsid w:val="00A65918"/>
    <w:rsid w:val="00A6640E"/>
    <w:rsid w:val="00A664A1"/>
    <w:rsid w:val="00A673EA"/>
    <w:rsid w:val="00A67F2C"/>
    <w:rsid w:val="00A7027F"/>
    <w:rsid w:val="00A704ED"/>
    <w:rsid w:val="00A7060E"/>
    <w:rsid w:val="00A70B32"/>
    <w:rsid w:val="00A70D47"/>
    <w:rsid w:val="00A710B2"/>
    <w:rsid w:val="00A715A6"/>
    <w:rsid w:val="00A71AFD"/>
    <w:rsid w:val="00A72124"/>
    <w:rsid w:val="00A72308"/>
    <w:rsid w:val="00A72526"/>
    <w:rsid w:val="00A734D3"/>
    <w:rsid w:val="00A738FE"/>
    <w:rsid w:val="00A739D5"/>
    <w:rsid w:val="00A73BC6"/>
    <w:rsid w:val="00A74470"/>
    <w:rsid w:val="00A747E1"/>
    <w:rsid w:val="00A74B76"/>
    <w:rsid w:val="00A74DCF"/>
    <w:rsid w:val="00A74DD5"/>
    <w:rsid w:val="00A750AB"/>
    <w:rsid w:val="00A762CE"/>
    <w:rsid w:val="00A76654"/>
    <w:rsid w:val="00A774E3"/>
    <w:rsid w:val="00A7757B"/>
    <w:rsid w:val="00A7775A"/>
    <w:rsid w:val="00A777C9"/>
    <w:rsid w:val="00A77DBD"/>
    <w:rsid w:val="00A77E88"/>
    <w:rsid w:val="00A77F5E"/>
    <w:rsid w:val="00A80514"/>
    <w:rsid w:val="00A80597"/>
    <w:rsid w:val="00A808A0"/>
    <w:rsid w:val="00A80912"/>
    <w:rsid w:val="00A80B16"/>
    <w:rsid w:val="00A80CAB"/>
    <w:rsid w:val="00A81171"/>
    <w:rsid w:val="00A81636"/>
    <w:rsid w:val="00A818F0"/>
    <w:rsid w:val="00A81FF0"/>
    <w:rsid w:val="00A820F8"/>
    <w:rsid w:val="00A8225C"/>
    <w:rsid w:val="00A824BF"/>
    <w:rsid w:val="00A82556"/>
    <w:rsid w:val="00A825DF"/>
    <w:rsid w:val="00A8290D"/>
    <w:rsid w:val="00A82A23"/>
    <w:rsid w:val="00A82C1F"/>
    <w:rsid w:val="00A8314A"/>
    <w:rsid w:val="00A832FB"/>
    <w:rsid w:val="00A8362C"/>
    <w:rsid w:val="00A83895"/>
    <w:rsid w:val="00A84178"/>
    <w:rsid w:val="00A847B1"/>
    <w:rsid w:val="00A849CE"/>
    <w:rsid w:val="00A853BE"/>
    <w:rsid w:val="00A8541E"/>
    <w:rsid w:val="00A85823"/>
    <w:rsid w:val="00A86088"/>
    <w:rsid w:val="00A86203"/>
    <w:rsid w:val="00A86BFE"/>
    <w:rsid w:val="00A86E9E"/>
    <w:rsid w:val="00A879BB"/>
    <w:rsid w:val="00A87EDD"/>
    <w:rsid w:val="00A90354"/>
    <w:rsid w:val="00A904A0"/>
    <w:rsid w:val="00A9053A"/>
    <w:rsid w:val="00A90758"/>
    <w:rsid w:val="00A908B8"/>
    <w:rsid w:val="00A91415"/>
    <w:rsid w:val="00A9157A"/>
    <w:rsid w:val="00A91C35"/>
    <w:rsid w:val="00A91F78"/>
    <w:rsid w:val="00A9231F"/>
    <w:rsid w:val="00A92378"/>
    <w:rsid w:val="00A92842"/>
    <w:rsid w:val="00A9297D"/>
    <w:rsid w:val="00A929F9"/>
    <w:rsid w:val="00A933D1"/>
    <w:rsid w:val="00A93565"/>
    <w:rsid w:val="00A936D1"/>
    <w:rsid w:val="00A94505"/>
    <w:rsid w:val="00A94E9E"/>
    <w:rsid w:val="00A9512D"/>
    <w:rsid w:val="00A95242"/>
    <w:rsid w:val="00A95A8E"/>
    <w:rsid w:val="00A95B80"/>
    <w:rsid w:val="00A95C13"/>
    <w:rsid w:val="00A95DE9"/>
    <w:rsid w:val="00A96644"/>
    <w:rsid w:val="00A96D4A"/>
    <w:rsid w:val="00A97657"/>
    <w:rsid w:val="00A977D3"/>
    <w:rsid w:val="00AA01E2"/>
    <w:rsid w:val="00AA01FD"/>
    <w:rsid w:val="00AA02D1"/>
    <w:rsid w:val="00AA03CC"/>
    <w:rsid w:val="00AA0A32"/>
    <w:rsid w:val="00AA0AFC"/>
    <w:rsid w:val="00AA1F6F"/>
    <w:rsid w:val="00AA1F74"/>
    <w:rsid w:val="00AA2009"/>
    <w:rsid w:val="00AA4DA3"/>
    <w:rsid w:val="00AA59CD"/>
    <w:rsid w:val="00AA6FFF"/>
    <w:rsid w:val="00AA726E"/>
    <w:rsid w:val="00AA78CD"/>
    <w:rsid w:val="00AB0505"/>
    <w:rsid w:val="00AB074D"/>
    <w:rsid w:val="00AB09CD"/>
    <w:rsid w:val="00AB0BAF"/>
    <w:rsid w:val="00AB0DAD"/>
    <w:rsid w:val="00AB1D46"/>
    <w:rsid w:val="00AB212D"/>
    <w:rsid w:val="00AB2180"/>
    <w:rsid w:val="00AB228C"/>
    <w:rsid w:val="00AB2A2D"/>
    <w:rsid w:val="00AB321C"/>
    <w:rsid w:val="00AB3622"/>
    <w:rsid w:val="00AB3F8B"/>
    <w:rsid w:val="00AB48FB"/>
    <w:rsid w:val="00AB4A5D"/>
    <w:rsid w:val="00AB52A5"/>
    <w:rsid w:val="00AB559A"/>
    <w:rsid w:val="00AB70B7"/>
    <w:rsid w:val="00AB72D9"/>
    <w:rsid w:val="00AC0824"/>
    <w:rsid w:val="00AC0E55"/>
    <w:rsid w:val="00AC161F"/>
    <w:rsid w:val="00AC1C1C"/>
    <w:rsid w:val="00AC1C9F"/>
    <w:rsid w:val="00AC1D54"/>
    <w:rsid w:val="00AC1D87"/>
    <w:rsid w:val="00AC25F6"/>
    <w:rsid w:val="00AC277C"/>
    <w:rsid w:val="00AC29F3"/>
    <w:rsid w:val="00AC2A00"/>
    <w:rsid w:val="00AC2A23"/>
    <w:rsid w:val="00AC2D38"/>
    <w:rsid w:val="00AC2ED1"/>
    <w:rsid w:val="00AC36F8"/>
    <w:rsid w:val="00AC39DC"/>
    <w:rsid w:val="00AC3A37"/>
    <w:rsid w:val="00AC3DFB"/>
    <w:rsid w:val="00AC406A"/>
    <w:rsid w:val="00AC40CF"/>
    <w:rsid w:val="00AC4EF5"/>
    <w:rsid w:val="00AC5259"/>
    <w:rsid w:val="00AC6570"/>
    <w:rsid w:val="00AC6ABA"/>
    <w:rsid w:val="00AC6C2C"/>
    <w:rsid w:val="00AC6C46"/>
    <w:rsid w:val="00AC70AA"/>
    <w:rsid w:val="00AC7359"/>
    <w:rsid w:val="00AC749D"/>
    <w:rsid w:val="00AC7983"/>
    <w:rsid w:val="00AC7A59"/>
    <w:rsid w:val="00AD017E"/>
    <w:rsid w:val="00AD0A00"/>
    <w:rsid w:val="00AD0C65"/>
    <w:rsid w:val="00AD1D52"/>
    <w:rsid w:val="00AD2B51"/>
    <w:rsid w:val="00AD2E67"/>
    <w:rsid w:val="00AD3F2A"/>
    <w:rsid w:val="00AD3F9B"/>
    <w:rsid w:val="00AD4158"/>
    <w:rsid w:val="00AD4198"/>
    <w:rsid w:val="00AD4240"/>
    <w:rsid w:val="00AD4664"/>
    <w:rsid w:val="00AD49CA"/>
    <w:rsid w:val="00AD4A1A"/>
    <w:rsid w:val="00AD4D88"/>
    <w:rsid w:val="00AD50D4"/>
    <w:rsid w:val="00AD5134"/>
    <w:rsid w:val="00AD5558"/>
    <w:rsid w:val="00AD5B5E"/>
    <w:rsid w:val="00AD5D63"/>
    <w:rsid w:val="00AD6024"/>
    <w:rsid w:val="00AD6B78"/>
    <w:rsid w:val="00AD6BA7"/>
    <w:rsid w:val="00AD7255"/>
    <w:rsid w:val="00AD799A"/>
    <w:rsid w:val="00AE042C"/>
    <w:rsid w:val="00AE1B9E"/>
    <w:rsid w:val="00AE1CA1"/>
    <w:rsid w:val="00AE2643"/>
    <w:rsid w:val="00AE3291"/>
    <w:rsid w:val="00AE35C0"/>
    <w:rsid w:val="00AE36D0"/>
    <w:rsid w:val="00AE3715"/>
    <w:rsid w:val="00AE38D0"/>
    <w:rsid w:val="00AE3A57"/>
    <w:rsid w:val="00AE3E94"/>
    <w:rsid w:val="00AE43C4"/>
    <w:rsid w:val="00AE45CF"/>
    <w:rsid w:val="00AE47B4"/>
    <w:rsid w:val="00AE4FA3"/>
    <w:rsid w:val="00AE51A9"/>
    <w:rsid w:val="00AE55FF"/>
    <w:rsid w:val="00AE5736"/>
    <w:rsid w:val="00AE69D2"/>
    <w:rsid w:val="00AE6A91"/>
    <w:rsid w:val="00AE6BE4"/>
    <w:rsid w:val="00AE6DD7"/>
    <w:rsid w:val="00AE6FBE"/>
    <w:rsid w:val="00AE7181"/>
    <w:rsid w:val="00AE7545"/>
    <w:rsid w:val="00AE75D2"/>
    <w:rsid w:val="00AE7DD3"/>
    <w:rsid w:val="00AF023C"/>
    <w:rsid w:val="00AF03B2"/>
    <w:rsid w:val="00AF061F"/>
    <w:rsid w:val="00AF0787"/>
    <w:rsid w:val="00AF0CE9"/>
    <w:rsid w:val="00AF0E1B"/>
    <w:rsid w:val="00AF113F"/>
    <w:rsid w:val="00AF1296"/>
    <w:rsid w:val="00AF21B1"/>
    <w:rsid w:val="00AF224C"/>
    <w:rsid w:val="00AF2355"/>
    <w:rsid w:val="00AF3429"/>
    <w:rsid w:val="00AF3F27"/>
    <w:rsid w:val="00AF4081"/>
    <w:rsid w:val="00AF43DF"/>
    <w:rsid w:val="00AF49DB"/>
    <w:rsid w:val="00AF4AF7"/>
    <w:rsid w:val="00AF5295"/>
    <w:rsid w:val="00AF5747"/>
    <w:rsid w:val="00AF58A4"/>
    <w:rsid w:val="00AF594E"/>
    <w:rsid w:val="00AF5980"/>
    <w:rsid w:val="00AF5E3A"/>
    <w:rsid w:val="00AF65D6"/>
    <w:rsid w:val="00AF66D0"/>
    <w:rsid w:val="00AF6E1F"/>
    <w:rsid w:val="00AF705E"/>
    <w:rsid w:val="00AF706A"/>
    <w:rsid w:val="00AF7901"/>
    <w:rsid w:val="00AF7CD3"/>
    <w:rsid w:val="00B00752"/>
    <w:rsid w:val="00B0078C"/>
    <w:rsid w:val="00B00F86"/>
    <w:rsid w:val="00B01490"/>
    <w:rsid w:val="00B01585"/>
    <w:rsid w:val="00B01785"/>
    <w:rsid w:val="00B01FC0"/>
    <w:rsid w:val="00B020B0"/>
    <w:rsid w:val="00B0267A"/>
    <w:rsid w:val="00B0297C"/>
    <w:rsid w:val="00B02D99"/>
    <w:rsid w:val="00B02DE2"/>
    <w:rsid w:val="00B02E02"/>
    <w:rsid w:val="00B02E30"/>
    <w:rsid w:val="00B03392"/>
    <w:rsid w:val="00B03599"/>
    <w:rsid w:val="00B0423E"/>
    <w:rsid w:val="00B04705"/>
    <w:rsid w:val="00B047BD"/>
    <w:rsid w:val="00B0484D"/>
    <w:rsid w:val="00B04BD5"/>
    <w:rsid w:val="00B04C7A"/>
    <w:rsid w:val="00B05151"/>
    <w:rsid w:val="00B057FD"/>
    <w:rsid w:val="00B05C16"/>
    <w:rsid w:val="00B0684C"/>
    <w:rsid w:val="00B068CD"/>
    <w:rsid w:val="00B071B1"/>
    <w:rsid w:val="00B07996"/>
    <w:rsid w:val="00B07F2D"/>
    <w:rsid w:val="00B10CCC"/>
    <w:rsid w:val="00B10F35"/>
    <w:rsid w:val="00B1168F"/>
    <w:rsid w:val="00B11AC1"/>
    <w:rsid w:val="00B11C89"/>
    <w:rsid w:val="00B11ECF"/>
    <w:rsid w:val="00B1235A"/>
    <w:rsid w:val="00B12AC7"/>
    <w:rsid w:val="00B12C4F"/>
    <w:rsid w:val="00B12C5E"/>
    <w:rsid w:val="00B12E6E"/>
    <w:rsid w:val="00B13468"/>
    <w:rsid w:val="00B13879"/>
    <w:rsid w:val="00B13FEF"/>
    <w:rsid w:val="00B143C8"/>
    <w:rsid w:val="00B1440A"/>
    <w:rsid w:val="00B149D5"/>
    <w:rsid w:val="00B14AE7"/>
    <w:rsid w:val="00B14E66"/>
    <w:rsid w:val="00B158A8"/>
    <w:rsid w:val="00B15D5E"/>
    <w:rsid w:val="00B16945"/>
    <w:rsid w:val="00B169F6"/>
    <w:rsid w:val="00B16BD5"/>
    <w:rsid w:val="00B16E57"/>
    <w:rsid w:val="00B1741A"/>
    <w:rsid w:val="00B17F5F"/>
    <w:rsid w:val="00B200FB"/>
    <w:rsid w:val="00B204E2"/>
    <w:rsid w:val="00B20845"/>
    <w:rsid w:val="00B21934"/>
    <w:rsid w:val="00B22A2D"/>
    <w:rsid w:val="00B22BA5"/>
    <w:rsid w:val="00B22EEC"/>
    <w:rsid w:val="00B23E00"/>
    <w:rsid w:val="00B2431E"/>
    <w:rsid w:val="00B244BE"/>
    <w:rsid w:val="00B24A33"/>
    <w:rsid w:val="00B255C5"/>
    <w:rsid w:val="00B25EB9"/>
    <w:rsid w:val="00B2691F"/>
    <w:rsid w:val="00B27150"/>
    <w:rsid w:val="00B27F5C"/>
    <w:rsid w:val="00B3015D"/>
    <w:rsid w:val="00B30B56"/>
    <w:rsid w:val="00B321D8"/>
    <w:rsid w:val="00B323ED"/>
    <w:rsid w:val="00B325A2"/>
    <w:rsid w:val="00B32924"/>
    <w:rsid w:val="00B32C7E"/>
    <w:rsid w:val="00B32CEF"/>
    <w:rsid w:val="00B32F05"/>
    <w:rsid w:val="00B332FF"/>
    <w:rsid w:val="00B34366"/>
    <w:rsid w:val="00B34F1E"/>
    <w:rsid w:val="00B351AD"/>
    <w:rsid w:val="00B353A5"/>
    <w:rsid w:val="00B3570B"/>
    <w:rsid w:val="00B3589D"/>
    <w:rsid w:val="00B360D6"/>
    <w:rsid w:val="00B36195"/>
    <w:rsid w:val="00B3677E"/>
    <w:rsid w:val="00B36C56"/>
    <w:rsid w:val="00B37667"/>
    <w:rsid w:val="00B37685"/>
    <w:rsid w:val="00B37727"/>
    <w:rsid w:val="00B379AB"/>
    <w:rsid w:val="00B4075C"/>
    <w:rsid w:val="00B40BCB"/>
    <w:rsid w:val="00B413CC"/>
    <w:rsid w:val="00B41436"/>
    <w:rsid w:val="00B415F5"/>
    <w:rsid w:val="00B41CFB"/>
    <w:rsid w:val="00B426B1"/>
    <w:rsid w:val="00B4377B"/>
    <w:rsid w:val="00B43FB9"/>
    <w:rsid w:val="00B4411F"/>
    <w:rsid w:val="00B445BA"/>
    <w:rsid w:val="00B448EF"/>
    <w:rsid w:val="00B44E05"/>
    <w:rsid w:val="00B451BD"/>
    <w:rsid w:val="00B452B6"/>
    <w:rsid w:val="00B45A3B"/>
    <w:rsid w:val="00B4639F"/>
    <w:rsid w:val="00B46859"/>
    <w:rsid w:val="00B46D15"/>
    <w:rsid w:val="00B479E0"/>
    <w:rsid w:val="00B47A80"/>
    <w:rsid w:val="00B47C39"/>
    <w:rsid w:val="00B47E3F"/>
    <w:rsid w:val="00B50E29"/>
    <w:rsid w:val="00B50FD0"/>
    <w:rsid w:val="00B51199"/>
    <w:rsid w:val="00B51240"/>
    <w:rsid w:val="00B51467"/>
    <w:rsid w:val="00B514C5"/>
    <w:rsid w:val="00B51BDE"/>
    <w:rsid w:val="00B51D77"/>
    <w:rsid w:val="00B522CD"/>
    <w:rsid w:val="00B52869"/>
    <w:rsid w:val="00B5308B"/>
    <w:rsid w:val="00B54073"/>
    <w:rsid w:val="00B54196"/>
    <w:rsid w:val="00B549DA"/>
    <w:rsid w:val="00B54E95"/>
    <w:rsid w:val="00B54FC2"/>
    <w:rsid w:val="00B5577F"/>
    <w:rsid w:val="00B55782"/>
    <w:rsid w:val="00B55EDD"/>
    <w:rsid w:val="00B56458"/>
    <w:rsid w:val="00B56722"/>
    <w:rsid w:val="00B5698B"/>
    <w:rsid w:val="00B569AD"/>
    <w:rsid w:val="00B56AD6"/>
    <w:rsid w:val="00B57428"/>
    <w:rsid w:val="00B57CB4"/>
    <w:rsid w:val="00B60866"/>
    <w:rsid w:val="00B609B1"/>
    <w:rsid w:val="00B609E1"/>
    <w:rsid w:val="00B61250"/>
    <w:rsid w:val="00B6140A"/>
    <w:rsid w:val="00B619D4"/>
    <w:rsid w:val="00B623CE"/>
    <w:rsid w:val="00B62562"/>
    <w:rsid w:val="00B62E33"/>
    <w:rsid w:val="00B64351"/>
    <w:rsid w:val="00B647DD"/>
    <w:rsid w:val="00B64EBA"/>
    <w:rsid w:val="00B651FC"/>
    <w:rsid w:val="00B6573D"/>
    <w:rsid w:val="00B659E8"/>
    <w:rsid w:val="00B661E6"/>
    <w:rsid w:val="00B672B9"/>
    <w:rsid w:val="00B6733E"/>
    <w:rsid w:val="00B7054C"/>
    <w:rsid w:val="00B70862"/>
    <w:rsid w:val="00B70C23"/>
    <w:rsid w:val="00B71A21"/>
    <w:rsid w:val="00B71FE6"/>
    <w:rsid w:val="00B72F2C"/>
    <w:rsid w:val="00B73C2F"/>
    <w:rsid w:val="00B73ED1"/>
    <w:rsid w:val="00B740BB"/>
    <w:rsid w:val="00B7412A"/>
    <w:rsid w:val="00B75216"/>
    <w:rsid w:val="00B754F9"/>
    <w:rsid w:val="00B75CDB"/>
    <w:rsid w:val="00B761BA"/>
    <w:rsid w:val="00B765E5"/>
    <w:rsid w:val="00B769F2"/>
    <w:rsid w:val="00B76A09"/>
    <w:rsid w:val="00B76DB7"/>
    <w:rsid w:val="00B76DF1"/>
    <w:rsid w:val="00B77D35"/>
    <w:rsid w:val="00B77E65"/>
    <w:rsid w:val="00B77F11"/>
    <w:rsid w:val="00B804A9"/>
    <w:rsid w:val="00B80E28"/>
    <w:rsid w:val="00B815AC"/>
    <w:rsid w:val="00B816B1"/>
    <w:rsid w:val="00B81CEA"/>
    <w:rsid w:val="00B81FA9"/>
    <w:rsid w:val="00B82316"/>
    <w:rsid w:val="00B82613"/>
    <w:rsid w:val="00B82793"/>
    <w:rsid w:val="00B8285B"/>
    <w:rsid w:val="00B82B9D"/>
    <w:rsid w:val="00B82F63"/>
    <w:rsid w:val="00B83028"/>
    <w:rsid w:val="00B83058"/>
    <w:rsid w:val="00B83708"/>
    <w:rsid w:val="00B84696"/>
    <w:rsid w:val="00B85195"/>
    <w:rsid w:val="00B858CC"/>
    <w:rsid w:val="00B85C5E"/>
    <w:rsid w:val="00B86A7B"/>
    <w:rsid w:val="00B86CDD"/>
    <w:rsid w:val="00B87307"/>
    <w:rsid w:val="00B87765"/>
    <w:rsid w:val="00B87A0E"/>
    <w:rsid w:val="00B90139"/>
    <w:rsid w:val="00B901F7"/>
    <w:rsid w:val="00B904B0"/>
    <w:rsid w:val="00B904CF"/>
    <w:rsid w:val="00B9091C"/>
    <w:rsid w:val="00B90E3A"/>
    <w:rsid w:val="00B91152"/>
    <w:rsid w:val="00B919D8"/>
    <w:rsid w:val="00B91FD4"/>
    <w:rsid w:val="00B922C4"/>
    <w:rsid w:val="00B9238D"/>
    <w:rsid w:val="00B92571"/>
    <w:rsid w:val="00B929BA"/>
    <w:rsid w:val="00B93172"/>
    <w:rsid w:val="00B9360D"/>
    <w:rsid w:val="00B94064"/>
    <w:rsid w:val="00B94542"/>
    <w:rsid w:val="00B94B23"/>
    <w:rsid w:val="00B94D21"/>
    <w:rsid w:val="00B94FC1"/>
    <w:rsid w:val="00B94FE9"/>
    <w:rsid w:val="00B951EA"/>
    <w:rsid w:val="00B95330"/>
    <w:rsid w:val="00B95542"/>
    <w:rsid w:val="00B959BC"/>
    <w:rsid w:val="00B95DBA"/>
    <w:rsid w:val="00B962D2"/>
    <w:rsid w:val="00B96340"/>
    <w:rsid w:val="00B97CD3"/>
    <w:rsid w:val="00BA012F"/>
    <w:rsid w:val="00BA23A0"/>
    <w:rsid w:val="00BA24D8"/>
    <w:rsid w:val="00BA257A"/>
    <w:rsid w:val="00BA273E"/>
    <w:rsid w:val="00BA2971"/>
    <w:rsid w:val="00BA2E76"/>
    <w:rsid w:val="00BA30A9"/>
    <w:rsid w:val="00BA34D3"/>
    <w:rsid w:val="00BA3557"/>
    <w:rsid w:val="00BA3668"/>
    <w:rsid w:val="00BA3875"/>
    <w:rsid w:val="00BA3944"/>
    <w:rsid w:val="00BA3AB9"/>
    <w:rsid w:val="00BA41F9"/>
    <w:rsid w:val="00BA488B"/>
    <w:rsid w:val="00BA4D21"/>
    <w:rsid w:val="00BA4FD8"/>
    <w:rsid w:val="00BA58B7"/>
    <w:rsid w:val="00BA5F1D"/>
    <w:rsid w:val="00BA62B9"/>
    <w:rsid w:val="00BA6CD6"/>
    <w:rsid w:val="00BA7284"/>
    <w:rsid w:val="00BA7E34"/>
    <w:rsid w:val="00BB0293"/>
    <w:rsid w:val="00BB0682"/>
    <w:rsid w:val="00BB0C14"/>
    <w:rsid w:val="00BB0FD2"/>
    <w:rsid w:val="00BB1439"/>
    <w:rsid w:val="00BB2E85"/>
    <w:rsid w:val="00BB3202"/>
    <w:rsid w:val="00BB32CD"/>
    <w:rsid w:val="00BB3985"/>
    <w:rsid w:val="00BB3A30"/>
    <w:rsid w:val="00BB4033"/>
    <w:rsid w:val="00BB5238"/>
    <w:rsid w:val="00BB57BB"/>
    <w:rsid w:val="00BB5DAF"/>
    <w:rsid w:val="00BB6535"/>
    <w:rsid w:val="00BB6D80"/>
    <w:rsid w:val="00BB73F4"/>
    <w:rsid w:val="00BC071E"/>
    <w:rsid w:val="00BC089A"/>
    <w:rsid w:val="00BC0AEE"/>
    <w:rsid w:val="00BC0E7D"/>
    <w:rsid w:val="00BC11AF"/>
    <w:rsid w:val="00BC163E"/>
    <w:rsid w:val="00BC16B1"/>
    <w:rsid w:val="00BC292A"/>
    <w:rsid w:val="00BC2E62"/>
    <w:rsid w:val="00BC2F05"/>
    <w:rsid w:val="00BC33D6"/>
    <w:rsid w:val="00BC364B"/>
    <w:rsid w:val="00BC3CCF"/>
    <w:rsid w:val="00BC4693"/>
    <w:rsid w:val="00BC4C65"/>
    <w:rsid w:val="00BC4E35"/>
    <w:rsid w:val="00BC6B2C"/>
    <w:rsid w:val="00BC70B2"/>
    <w:rsid w:val="00BD03F7"/>
    <w:rsid w:val="00BD0463"/>
    <w:rsid w:val="00BD0C04"/>
    <w:rsid w:val="00BD197A"/>
    <w:rsid w:val="00BD1A8D"/>
    <w:rsid w:val="00BD25FE"/>
    <w:rsid w:val="00BD2EA1"/>
    <w:rsid w:val="00BD4066"/>
    <w:rsid w:val="00BD45D8"/>
    <w:rsid w:val="00BD46F9"/>
    <w:rsid w:val="00BD4BBD"/>
    <w:rsid w:val="00BD503D"/>
    <w:rsid w:val="00BD5185"/>
    <w:rsid w:val="00BD5187"/>
    <w:rsid w:val="00BD555E"/>
    <w:rsid w:val="00BD59D9"/>
    <w:rsid w:val="00BD5A98"/>
    <w:rsid w:val="00BD6F2D"/>
    <w:rsid w:val="00BD776E"/>
    <w:rsid w:val="00BE00F0"/>
    <w:rsid w:val="00BE0FC6"/>
    <w:rsid w:val="00BE1E07"/>
    <w:rsid w:val="00BE2B51"/>
    <w:rsid w:val="00BE35EF"/>
    <w:rsid w:val="00BE36E8"/>
    <w:rsid w:val="00BE4913"/>
    <w:rsid w:val="00BE4977"/>
    <w:rsid w:val="00BE4DD6"/>
    <w:rsid w:val="00BE505D"/>
    <w:rsid w:val="00BE5B26"/>
    <w:rsid w:val="00BE5CA0"/>
    <w:rsid w:val="00BE5F05"/>
    <w:rsid w:val="00BE602B"/>
    <w:rsid w:val="00BE6663"/>
    <w:rsid w:val="00BE6C1C"/>
    <w:rsid w:val="00BE6CF9"/>
    <w:rsid w:val="00BE6E6E"/>
    <w:rsid w:val="00BE707F"/>
    <w:rsid w:val="00BE70D0"/>
    <w:rsid w:val="00BF0FB1"/>
    <w:rsid w:val="00BF115A"/>
    <w:rsid w:val="00BF1544"/>
    <w:rsid w:val="00BF2CD9"/>
    <w:rsid w:val="00BF4591"/>
    <w:rsid w:val="00BF4EF3"/>
    <w:rsid w:val="00BF50EF"/>
    <w:rsid w:val="00BF5439"/>
    <w:rsid w:val="00BF59C6"/>
    <w:rsid w:val="00BF6119"/>
    <w:rsid w:val="00BF6A3C"/>
    <w:rsid w:val="00BF73B4"/>
    <w:rsid w:val="00BF76CC"/>
    <w:rsid w:val="00BF7A97"/>
    <w:rsid w:val="00BF7EF9"/>
    <w:rsid w:val="00C005B8"/>
    <w:rsid w:val="00C008E2"/>
    <w:rsid w:val="00C00C05"/>
    <w:rsid w:val="00C014A0"/>
    <w:rsid w:val="00C01606"/>
    <w:rsid w:val="00C02937"/>
    <w:rsid w:val="00C031C3"/>
    <w:rsid w:val="00C03797"/>
    <w:rsid w:val="00C03BB2"/>
    <w:rsid w:val="00C03CC1"/>
    <w:rsid w:val="00C04202"/>
    <w:rsid w:val="00C0457B"/>
    <w:rsid w:val="00C0467A"/>
    <w:rsid w:val="00C04802"/>
    <w:rsid w:val="00C04BDA"/>
    <w:rsid w:val="00C04FBF"/>
    <w:rsid w:val="00C05178"/>
    <w:rsid w:val="00C05894"/>
    <w:rsid w:val="00C05E09"/>
    <w:rsid w:val="00C06118"/>
    <w:rsid w:val="00C06469"/>
    <w:rsid w:val="00C067F4"/>
    <w:rsid w:val="00C06824"/>
    <w:rsid w:val="00C069FA"/>
    <w:rsid w:val="00C07930"/>
    <w:rsid w:val="00C07E05"/>
    <w:rsid w:val="00C07E0C"/>
    <w:rsid w:val="00C07F94"/>
    <w:rsid w:val="00C10FEA"/>
    <w:rsid w:val="00C1160B"/>
    <w:rsid w:val="00C11CEA"/>
    <w:rsid w:val="00C12AC0"/>
    <w:rsid w:val="00C12B18"/>
    <w:rsid w:val="00C12E94"/>
    <w:rsid w:val="00C1331F"/>
    <w:rsid w:val="00C134DB"/>
    <w:rsid w:val="00C1471A"/>
    <w:rsid w:val="00C15769"/>
    <w:rsid w:val="00C15867"/>
    <w:rsid w:val="00C165BD"/>
    <w:rsid w:val="00C168E4"/>
    <w:rsid w:val="00C16B4A"/>
    <w:rsid w:val="00C17362"/>
    <w:rsid w:val="00C174F8"/>
    <w:rsid w:val="00C17F58"/>
    <w:rsid w:val="00C2046B"/>
    <w:rsid w:val="00C204EC"/>
    <w:rsid w:val="00C20FCB"/>
    <w:rsid w:val="00C2127F"/>
    <w:rsid w:val="00C2184F"/>
    <w:rsid w:val="00C21881"/>
    <w:rsid w:val="00C21C8C"/>
    <w:rsid w:val="00C221D6"/>
    <w:rsid w:val="00C22AFA"/>
    <w:rsid w:val="00C22D27"/>
    <w:rsid w:val="00C23095"/>
    <w:rsid w:val="00C23A35"/>
    <w:rsid w:val="00C248A5"/>
    <w:rsid w:val="00C24AD1"/>
    <w:rsid w:val="00C24D92"/>
    <w:rsid w:val="00C24E3A"/>
    <w:rsid w:val="00C251FA"/>
    <w:rsid w:val="00C254FC"/>
    <w:rsid w:val="00C25642"/>
    <w:rsid w:val="00C25CC6"/>
    <w:rsid w:val="00C2692D"/>
    <w:rsid w:val="00C270C3"/>
    <w:rsid w:val="00C2736E"/>
    <w:rsid w:val="00C27BEA"/>
    <w:rsid w:val="00C27C0D"/>
    <w:rsid w:val="00C27FA9"/>
    <w:rsid w:val="00C311E6"/>
    <w:rsid w:val="00C31F26"/>
    <w:rsid w:val="00C32783"/>
    <w:rsid w:val="00C327B0"/>
    <w:rsid w:val="00C33402"/>
    <w:rsid w:val="00C33733"/>
    <w:rsid w:val="00C3385E"/>
    <w:rsid w:val="00C33FF1"/>
    <w:rsid w:val="00C34834"/>
    <w:rsid w:val="00C34C80"/>
    <w:rsid w:val="00C34CD4"/>
    <w:rsid w:val="00C34DF3"/>
    <w:rsid w:val="00C35650"/>
    <w:rsid w:val="00C357E5"/>
    <w:rsid w:val="00C3648B"/>
    <w:rsid w:val="00C367B5"/>
    <w:rsid w:val="00C36D80"/>
    <w:rsid w:val="00C36FE6"/>
    <w:rsid w:val="00C379CC"/>
    <w:rsid w:val="00C405B0"/>
    <w:rsid w:val="00C40955"/>
    <w:rsid w:val="00C40CF5"/>
    <w:rsid w:val="00C416D5"/>
    <w:rsid w:val="00C418AB"/>
    <w:rsid w:val="00C41AD5"/>
    <w:rsid w:val="00C41C46"/>
    <w:rsid w:val="00C42537"/>
    <w:rsid w:val="00C42862"/>
    <w:rsid w:val="00C4387E"/>
    <w:rsid w:val="00C440E4"/>
    <w:rsid w:val="00C4450D"/>
    <w:rsid w:val="00C44BCE"/>
    <w:rsid w:val="00C44D49"/>
    <w:rsid w:val="00C450B9"/>
    <w:rsid w:val="00C45302"/>
    <w:rsid w:val="00C45437"/>
    <w:rsid w:val="00C458B9"/>
    <w:rsid w:val="00C459C2"/>
    <w:rsid w:val="00C45B59"/>
    <w:rsid w:val="00C46B9B"/>
    <w:rsid w:val="00C46E2E"/>
    <w:rsid w:val="00C475EB"/>
    <w:rsid w:val="00C4763C"/>
    <w:rsid w:val="00C50272"/>
    <w:rsid w:val="00C50494"/>
    <w:rsid w:val="00C5051E"/>
    <w:rsid w:val="00C50619"/>
    <w:rsid w:val="00C507AD"/>
    <w:rsid w:val="00C509F8"/>
    <w:rsid w:val="00C50E08"/>
    <w:rsid w:val="00C51304"/>
    <w:rsid w:val="00C51359"/>
    <w:rsid w:val="00C515F5"/>
    <w:rsid w:val="00C51720"/>
    <w:rsid w:val="00C51A61"/>
    <w:rsid w:val="00C51ECC"/>
    <w:rsid w:val="00C51FBD"/>
    <w:rsid w:val="00C5285C"/>
    <w:rsid w:val="00C537FF"/>
    <w:rsid w:val="00C53C32"/>
    <w:rsid w:val="00C562EA"/>
    <w:rsid w:val="00C56A9A"/>
    <w:rsid w:val="00C5785E"/>
    <w:rsid w:val="00C57ECA"/>
    <w:rsid w:val="00C60DF3"/>
    <w:rsid w:val="00C61BD5"/>
    <w:rsid w:val="00C61C81"/>
    <w:rsid w:val="00C62889"/>
    <w:rsid w:val="00C62FBD"/>
    <w:rsid w:val="00C64324"/>
    <w:rsid w:val="00C648EE"/>
    <w:rsid w:val="00C658E8"/>
    <w:rsid w:val="00C6598D"/>
    <w:rsid w:val="00C6598F"/>
    <w:rsid w:val="00C65A7D"/>
    <w:rsid w:val="00C6632A"/>
    <w:rsid w:val="00C6647F"/>
    <w:rsid w:val="00C66619"/>
    <w:rsid w:val="00C66B08"/>
    <w:rsid w:val="00C66FD7"/>
    <w:rsid w:val="00C671AD"/>
    <w:rsid w:val="00C67D0C"/>
    <w:rsid w:val="00C70004"/>
    <w:rsid w:val="00C70E33"/>
    <w:rsid w:val="00C71030"/>
    <w:rsid w:val="00C71612"/>
    <w:rsid w:val="00C71835"/>
    <w:rsid w:val="00C71FF4"/>
    <w:rsid w:val="00C72199"/>
    <w:rsid w:val="00C7268B"/>
    <w:rsid w:val="00C727CD"/>
    <w:rsid w:val="00C73767"/>
    <w:rsid w:val="00C73812"/>
    <w:rsid w:val="00C73AF3"/>
    <w:rsid w:val="00C74492"/>
    <w:rsid w:val="00C74F8A"/>
    <w:rsid w:val="00C76AE4"/>
    <w:rsid w:val="00C76D52"/>
    <w:rsid w:val="00C777A0"/>
    <w:rsid w:val="00C7796A"/>
    <w:rsid w:val="00C80844"/>
    <w:rsid w:val="00C8096D"/>
    <w:rsid w:val="00C81561"/>
    <w:rsid w:val="00C8197C"/>
    <w:rsid w:val="00C81D49"/>
    <w:rsid w:val="00C82611"/>
    <w:rsid w:val="00C82D2F"/>
    <w:rsid w:val="00C83383"/>
    <w:rsid w:val="00C83487"/>
    <w:rsid w:val="00C83759"/>
    <w:rsid w:val="00C83F4E"/>
    <w:rsid w:val="00C84B7F"/>
    <w:rsid w:val="00C8545A"/>
    <w:rsid w:val="00C85A57"/>
    <w:rsid w:val="00C85EB3"/>
    <w:rsid w:val="00C85F27"/>
    <w:rsid w:val="00C86988"/>
    <w:rsid w:val="00C86FDD"/>
    <w:rsid w:val="00C87871"/>
    <w:rsid w:val="00C90B52"/>
    <w:rsid w:val="00C914A0"/>
    <w:rsid w:val="00C914A5"/>
    <w:rsid w:val="00C920D3"/>
    <w:rsid w:val="00C920DC"/>
    <w:rsid w:val="00C92360"/>
    <w:rsid w:val="00C923CB"/>
    <w:rsid w:val="00C92A8C"/>
    <w:rsid w:val="00C92EFB"/>
    <w:rsid w:val="00C94221"/>
    <w:rsid w:val="00C942E2"/>
    <w:rsid w:val="00C94580"/>
    <w:rsid w:val="00C94C9C"/>
    <w:rsid w:val="00C957C9"/>
    <w:rsid w:val="00C96C53"/>
    <w:rsid w:val="00C96C94"/>
    <w:rsid w:val="00C9744A"/>
    <w:rsid w:val="00C97862"/>
    <w:rsid w:val="00C97C5F"/>
    <w:rsid w:val="00CA0364"/>
    <w:rsid w:val="00CA0395"/>
    <w:rsid w:val="00CA085A"/>
    <w:rsid w:val="00CA0A5C"/>
    <w:rsid w:val="00CA0B66"/>
    <w:rsid w:val="00CA2141"/>
    <w:rsid w:val="00CA215A"/>
    <w:rsid w:val="00CA2E20"/>
    <w:rsid w:val="00CA2FED"/>
    <w:rsid w:val="00CA3221"/>
    <w:rsid w:val="00CA4E60"/>
    <w:rsid w:val="00CA5DE5"/>
    <w:rsid w:val="00CA6163"/>
    <w:rsid w:val="00CA6188"/>
    <w:rsid w:val="00CA6327"/>
    <w:rsid w:val="00CA65C1"/>
    <w:rsid w:val="00CA686F"/>
    <w:rsid w:val="00CA6C2C"/>
    <w:rsid w:val="00CA7127"/>
    <w:rsid w:val="00CA78D9"/>
    <w:rsid w:val="00CA7B3E"/>
    <w:rsid w:val="00CA7FBB"/>
    <w:rsid w:val="00CB0232"/>
    <w:rsid w:val="00CB0AC0"/>
    <w:rsid w:val="00CB12CA"/>
    <w:rsid w:val="00CB15EA"/>
    <w:rsid w:val="00CB2557"/>
    <w:rsid w:val="00CB2874"/>
    <w:rsid w:val="00CB2A4E"/>
    <w:rsid w:val="00CB2AD3"/>
    <w:rsid w:val="00CB2BCB"/>
    <w:rsid w:val="00CB2D26"/>
    <w:rsid w:val="00CB2DD4"/>
    <w:rsid w:val="00CB3061"/>
    <w:rsid w:val="00CB3CB8"/>
    <w:rsid w:val="00CB4DEF"/>
    <w:rsid w:val="00CB5C00"/>
    <w:rsid w:val="00CB60E9"/>
    <w:rsid w:val="00CB6220"/>
    <w:rsid w:val="00CB6CD9"/>
    <w:rsid w:val="00CB77DE"/>
    <w:rsid w:val="00CB7E6C"/>
    <w:rsid w:val="00CC0280"/>
    <w:rsid w:val="00CC0E19"/>
    <w:rsid w:val="00CC15B2"/>
    <w:rsid w:val="00CC1965"/>
    <w:rsid w:val="00CC19EF"/>
    <w:rsid w:val="00CC2694"/>
    <w:rsid w:val="00CC26C0"/>
    <w:rsid w:val="00CC2B8F"/>
    <w:rsid w:val="00CC31A2"/>
    <w:rsid w:val="00CC32F2"/>
    <w:rsid w:val="00CC39FE"/>
    <w:rsid w:val="00CC3BAC"/>
    <w:rsid w:val="00CC3CFC"/>
    <w:rsid w:val="00CC452C"/>
    <w:rsid w:val="00CC59BC"/>
    <w:rsid w:val="00CC59FD"/>
    <w:rsid w:val="00CC5F8F"/>
    <w:rsid w:val="00CC7171"/>
    <w:rsid w:val="00CC71EA"/>
    <w:rsid w:val="00CC788B"/>
    <w:rsid w:val="00CC7CBC"/>
    <w:rsid w:val="00CD02BA"/>
    <w:rsid w:val="00CD037D"/>
    <w:rsid w:val="00CD052B"/>
    <w:rsid w:val="00CD0A78"/>
    <w:rsid w:val="00CD0F13"/>
    <w:rsid w:val="00CD126B"/>
    <w:rsid w:val="00CD2220"/>
    <w:rsid w:val="00CD27A0"/>
    <w:rsid w:val="00CD2C3A"/>
    <w:rsid w:val="00CD2DDC"/>
    <w:rsid w:val="00CD2F7F"/>
    <w:rsid w:val="00CD3301"/>
    <w:rsid w:val="00CD33B4"/>
    <w:rsid w:val="00CD37AE"/>
    <w:rsid w:val="00CD3ADB"/>
    <w:rsid w:val="00CD3EEF"/>
    <w:rsid w:val="00CD41B2"/>
    <w:rsid w:val="00CD47D5"/>
    <w:rsid w:val="00CD4BD0"/>
    <w:rsid w:val="00CD5402"/>
    <w:rsid w:val="00CD5408"/>
    <w:rsid w:val="00CD5CDD"/>
    <w:rsid w:val="00CD5E20"/>
    <w:rsid w:val="00CD5F15"/>
    <w:rsid w:val="00CD602A"/>
    <w:rsid w:val="00CD73D5"/>
    <w:rsid w:val="00CD7800"/>
    <w:rsid w:val="00CD78EF"/>
    <w:rsid w:val="00CE092F"/>
    <w:rsid w:val="00CE10CB"/>
    <w:rsid w:val="00CE148C"/>
    <w:rsid w:val="00CE1793"/>
    <w:rsid w:val="00CE2246"/>
    <w:rsid w:val="00CE2576"/>
    <w:rsid w:val="00CE32F5"/>
    <w:rsid w:val="00CE3623"/>
    <w:rsid w:val="00CE36B6"/>
    <w:rsid w:val="00CE3C70"/>
    <w:rsid w:val="00CE4123"/>
    <w:rsid w:val="00CE4996"/>
    <w:rsid w:val="00CE4D12"/>
    <w:rsid w:val="00CE5605"/>
    <w:rsid w:val="00CE568C"/>
    <w:rsid w:val="00CE629C"/>
    <w:rsid w:val="00CE63C0"/>
    <w:rsid w:val="00CE706A"/>
    <w:rsid w:val="00CE7440"/>
    <w:rsid w:val="00CE7451"/>
    <w:rsid w:val="00CE755D"/>
    <w:rsid w:val="00CE76EA"/>
    <w:rsid w:val="00CE7FCA"/>
    <w:rsid w:val="00CF0436"/>
    <w:rsid w:val="00CF04FD"/>
    <w:rsid w:val="00CF09E4"/>
    <w:rsid w:val="00CF0B10"/>
    <w:rsid w:val="00CF16C0"/>
    <w:rsid w:val="00CF17A1"/>
    <w:rsid w:val="00CF1A4A"/>
    <w:rsid w:val="00CF1F8F"/>
    <w:rsid w:val="00CF2146"/>
    <w:rsid w:val="00CF26F0"/>
    <w:rsid w:val="00CF2771"/>
    <w:rsid w:val="00CF3245"/>
    <w:rsid w:val="00CF329D"/>
    <w:rsid w:val="00CF32F7"/>
    <w:rsid w:val="00CF4005"/>
    <w:rsid w:val="00CF4059"/>
    <w:rsid w:val="00CF40BC"/>
    <w:rsid w:val="00CF47AB"/>
    <w:rsid w:val="00CF49B2"/>
    <w:rsid w:val="00CF5322"/>
    <w:rsid w:val="00CF5ACD"/>
    <w:rsid w:val="00CF6924"/>
    <w:rsid w:val="00D00C96"/>
    <w:rsid w:val="00D00DD8"/>
    <w:rsid w:val="00D00FEB"/>
    <w:rsid w:val="00D01440"/>
    <w:rsid w:val="00D01CB8"/>
    <w:rsid w:val="00D02465"/>
    <w:rsid w:val="00D02807"/>
    <w:rsid w:val="00D02AD5"/>
    <w:rsid w:val="00D02E30"/>
    <w:rsid w:val="00D03465"/>
    <w:rsid w:val="00D035FB"/>
    <w:rsid w:val="00D0402C"/>
    <w:rsid w:val="00D042E5"/>
    <w:rsid w:val="00D04A27"/>
    <w:rsid w:val="00D04FDB"/>
    <w:rsid w:val="00D055C8"/>
    <w:rsid w:val="00D057FC"/>
    <w:rsid w:val="00D05923"/>
    <w:rsid w:val="00D06153"/>
    <w:rsid w:val="00D0679A"/>
    <w:rsid w:val="00D06B03"/>
    <w:rsid w:val="00D0717F"/>
    <w:rsid w:val="00D07257"/>
    <w:rsid w:val="00D072F7"/>
    <w:rsid w:val="00D10009"/>
    <w:rsid w:val="00D1045C"/>
    <w:rsid w:val="00D109DD"/>
    <w:rsid w:val="00D10ADA"/>
    <w:rsid w:val="00D10B5C"/>
    <w:rsid w:val="00D10B5D"/>
    <w:rsid w:val="00D1124A"/>
    <w:rsid w:val="00D1132B"/>
    <w:rsid w:val="00D11623"/>
    <w:rsid w:val="00D116B8"/>
    <w:rsid w:val="00D1275A"/>
    <w:rsid w:val="00D1315B"/>
    <w:rsid w:val="00D1335D"/>
    <w:rsid w:val="00D1363A"/>
    <w:rsid w:val="00D13927"/>
    <w:rsid w:val="00D13959"/>
    <w:rsid w:val="00D139C7"/>
    <w:rsid w:val="00D13F31"/>
    <w:rsid w:val="00D145DA"/>
    <w:rsid w:val="00D149AF"/>
    <w:rsid w:val="00D1563E"/>
    <w:rsid w:val="00D15920"/>
    <w:rsid w:val="00D16069"/>
    <w:rsid w:val="00D16434"/>
    <w:rsid w:val="00D167AF"/>
    <w:rsid w:val="00D16E3E"/>
    <w:rsid w:val="00D16E65"/>
    <w:rsid w:val="00D1749D"/>
    <w:rsid w:val="00D2008E"/>
    <w:rsid w:val="00D20C4F"/>
    <w:rsid w:val="00D2101F"/>
    <w:rsid w:val="00D217E6"/>
    <w:rsid w:val="00D21921"/>
    <w:rsid w:val="00D21A4E"/>
    <w:rsid w:val="00D21ACE"/>
    <w:rsid w:val="00D21B61"/>
    <w:rsid w:val="00D22528"/>
    <w:rsid w:val="00D22CA9"/>
    <w:rsid w:val="00D2361B"/>
    <w:rsid w:val="00D23F0F"/>
    <w:rsid w:val="00D244B3"/>
    <w:rsid w:val="00D24683"/>
    <w:rsid w:val="00D24760"/>
    <w:rsid w:val="00D25365"/>
    <w:rsid w:val="00D2678D"/>
    <w:rsid w:val="00D2680B"/>
    <w:rsid w:val="00D26AE5"/>
    <w:rsid w:val="00D26FFC"/>
    <w:rsid w:val="00D272AB"/>
    <w:rsid w:val="00D273D7"/>
    <w:rsid w:val="00D27400"/>
    <w:rsid w:val="00D27FD7"/>
    <w:rsid w:val="00D30819"/>
    <w:rsid w:val="00D3105E"/>
    <w:rsid w:val="00D31BD3"/>
    <w:rsid w:val="00D31D90"/>
    <w:rsid w:val="00D33006"/>
    <w:rsid w:val="00D337CC"/>
    <w:rsid w:val="00D3392D"/>
    <w:rsid w:val="00D33C36"/>
    <w:rsid w:val="00D33D82"/>
    <w:rsid w:val="00D33E9B"/>
    <w:rsid w:val="00D3492F"/>
    <w:rsid w:val="00D34B48"/>
    <w:rsid w:val="00D35164"/>
    <w:rsid w:val="00D366AF"/>
    <w:rsid w:val="00D36FB0"/>
    <w:rsid w:val="00D371BF"/>
    <w:rsid w:val="00D37357"/>
    <w:rsid w:val="00D37C4D"/>
    <w:rsid w:val="00D37F99"/>
    <w:rsid w:val="00D40F67"/>
    <w:rsid w:val="00D412B9"/>
    <w:rsid w:val="00D41375"/>
    <w:rsid w:val="00D41572"/>
    <w:rsid w:val="00D4223E"/>
    <w:rsid w:val="00D4224F"/>
    <w:rsid w:val="00D42437"/>
    <w:rsid w:val="00D4258C"/>
    <w:rsid w:val="00D42A1B"/>
    <w:rsid w:val="00D42C4E"/>
    <w:rsid w:val="00D42D34"/>
    <w:rsid w:val="00D43354"/>
    <w:rsid w:val="00D43826"/>
    <w:rsid w:val="00D4418A"/>
    <w:rsid w:val="00D450DF"/>
    <w:rsid w:val="00D4595B"/>
    <w:rsid w:val="00D46642"/>
    <w:rsid w:val="00D47238"/>
    <w:rsid w:val="00D473FE"/>
    <w:rsid w:val="00D5010C"/>
    <w:rsid w:val="00D508D3"/>
    <w:rsid w:val="00D50D58"/>
    <w:rsid w:val="00D5120B"/>
    <w:rsid w:val="00D512C3"/>
    <w:rsid w:val="00D5149E"/>
    <w:rsid w:val="00D51722"/>
    <w:rsid w:val="00D5180F"/>
    <w:rsid w:val="00D5192C"/>
    <w:rsid w:val="00D51BE0"/>
    <w:rsid w:val="00D522E3"/>
    <w:rsid w:val="00D522F4"/>
    <w:rsid w:val="00D52AAA"/>
    <w:rsid w:val="00D53970"/>
    <w:rsid w:val="00D54B7F"/>
    <w:rsid w:val="00D55B02"/>
    <w:rsid w:val="00D562EC"/>
    <w:rsid w:val="00D56859"/>
    <w:rsid w:val="00D56BF9"/>
    <w:rsid w:val="00D56D20"/>
    <w:rsid w:val="00D56DFC"/>
    <w:rsid w:val="00D571D2"/>
    <w:rsid w:val="00D5740A"/>
    <w:rsid w:val="00D57847"/>
    <w:rsid w:val="00D57D34"/>
    <w:rsid w:val="00D57D72"/>
    <w:rsid w:val="00D57F9D"/>
    <w:rsid w:val="00D605C3"/>
    <w:rsid w:val="00D6150B"/>
    <w:rsid w:val="00D61609"/>
    <w:rsid w:val="00D61CBA"/>
    <w:rsid w:val="00D62135"/>
    <w:rsid w:val="00D623F9"/>
    <w:rsid w:val="00D6276E"/>
    <w:rsid w:val="00D628EF"/>
    <w:rsid w:val="00D62D20"/>
    <w:rsid w:val="00D6364F"/>
    <w:rsid w:val="00D63716"/>
    <w:rsid w:val="00D63891"/>
    <w:rsid w:val="00D64418"/>
    <w:rsid w:val="00D647A1"/>
    <w:rsid w:val="00D647DB"/>
    <w:rsid w:val="00D64AFB"/>
    <w:rsid w:val="00D64EAD"/>
    <w:rsid w:val="00D6573C"/>
    <w:rsid w:val="00D659BB"/>
    <w:rsid w:val="00D674B5"/>
    <w:rsid w:val="00D679D1"/>
    <w:rsid w:val="00D7019E"/>
    <w:rsid w:val="00D7083B"/>
    <w:rsid w:val="00D72023"/>
    <w:rsid w:val="00D731DC"/>
    <w:rsid w:val="00D745BD"/>
    <w:rsid w:val="00D74996"/>
    <w:rsid w:val="00D74BD6"/>
    <w:rsid w:val="00D758F7"/>
    <w:rsid w:val="00D75951"/>
    <w:rsid w:val="00D75DC7"/>
    <w:rsid w:val="00D766C6"/>
    <w:rsid w:val="00D766D9"/>
    <w:rsid w:val="00D771D7"/>
    <w:rsid w:val="00D772BE"/>
    <w:rsid w:val="00D7781A"/>
    <w:rsid w:val="00D77C6B"/>
    <w:rsid w:val="00D77E26"/>
    <w:rsid w:val="00D800AF"/>
    <w:rsid w:val="00D802A9"/>
    <w:rsid w:val="00D804C6"/>
    <w:rsid w:val="00D80C0D"/>
    <w:rsid w:val="00D81073"/>
    <w:rsid w:val="00D812BD"/>
    <w:rsid w:val="00D813A2"/>
    <w:rsid w:val="00D815DF"/>
    <w:rsid w:val="00D81702"/>
    <w:rsid w:val="00D81FD7"/>
    <w:rsid w:val="00D82307"/>
    <w:rsid w:val="00D825BB"/>
    <w:rsid w:val="00D829E8"/>
    <w:rsid w:val="00D838D5"/>
    <w:rsid w:val="00D83AFC"/>
    <w:rsid w:val="00D83BA3"/>
    <w:rsid w:val="00D83E79"/>
    <w:rsid w:val="00D84212"/>
    <w:rsid w:val="00D84EA5"/>
    <w:rsid w:val="00D85468"/>
    <w:rsid w:val="00D855D6"/>
    <w:rsid w:val="00D85831"/>
    <w:rsid w:val="00D86320"/>
    <w:rsid w:val="00D86685"/>
    <w:rsid w:val="00D868E9"/>
    <w:rsid w:val="00D872E9"/>
    <w:rsid w:val="00D87DD4"/>
    <w:rsid w:val="00D91109"/>
    <w:rsid w:val="00D91AB5"/>
    <w:rsid w:val="00D91EF2"/>
    <w:rsid w:val="00D9219B"/>
    <w:rsid w:val="00D9221E"/>
    <w:rsid w:val="00D92232"/>
    <w:rsid w:val="00D92B4E"/>
    <w:rsid w:val="00D92ECA"/>
    <w:rsid w:val="00D932CF"/>
    <w:rsid w:val="00D93432"/>
    <w:rsid w:val="00D9347B"/>
    <w:rsid w:val="00D9371A"/>
    <w:rsid w:val="00D938F9"/>
    <w:rsid w:val="00D93A69"/>
    <w:rsid w:val="00D93CCE"/>
    <w:rsid w:val="00D9408C"/>
    <w:rsid w:val="00D942AA"/>
    <w:rsid w:val="00D94615"/>
    <w:rsid w:val="00D9469A"/>
    <w:rsid w:val="00D94BE2"/>
    <w:rsid w:val="00D94FB0"/>
    <w:rsid w:val="00D9508D"/>
    <w:rsid w:val="00D953D2"/>
    <w:rsid w:val="00D958D2"/>
    <w:rsid w:val="00D95CDF"/>
    <w:rsid w:val="00D95F10"/>
    <w:rsid w:val="00D9605A"/>
    <w:rsid w:val="00D9679F"/>
    <w:rsid w:val="00D96DAC"/>
    <w:rsid w:val="00D96E78"/>
    <w:rsid w:val="00D970FB"/>
    <w:rsid w:val="00D97125"/>
    <w:rsid w:val="00D9729E"/>
    <w:rsid w:val="00D9731C"/>
    <w:rsid w:val="00D975AC"/>
    <w:rsid w:val="00D9786C"/>
    <w:rsid w:val="00D97ABB"/>
    <w:rsid w:val="00D97F8F"/>
    <w:rsid w:val="00DA009E"/>
    <w:rsid w:val="00DA041F"/>
    <w:rsid w:val="00DA0716"/>
    <w:rsid w:val="00DA0AB0"/>
    <w:rsid w:val="00DA100C"/>
    <w:rsid w:val="00DA1461"/>
    <w:rsid w:val="00DA1DD4"/>
    <w:rsid w:val="00DA1F65"/>
    <w:rsid w:val="00DA240C"/>
    <w:rsid w:val="00DA25F9"/>
    <w:rsid w:val="00DA27DE"/>
    <w:rsid w:val="00DA2D8B"/>
    <w:rsid w:val="00DA2F73"/>
    <w:rsid w:val="00DA2FD5"/>
    <w:rsid w:val="00DA3015"/>
    <w:rsid w:val="00DA31AD"/>
    <w:rsid w:val="00DA35E8"/>
    <w:rsid w:val="00DA49B6"/>
    <w:rsid w:val="00DA4BC1"/>
    <w:rsid w:val="00DA5D09"/>
    <w:rsid w:val="00DA5D63"/>
    <w:rsid w:val="00DA6D89"/>
    <w:rsid w:val="00DA7589"/>
    <w:rsid w:val="00DB08B7"/>
    <w:rsid w:val="00DB0F54"/>
    <w:rsid w:val="00DB1534"/>
    <w:rsid w:val="00DB31A2"/>
    <w:rsid w:val="00DB341D"/>
    <w:rsid w:val="00DB3CF1"/>
    <w:rsid w:val="00DB3E0D"/>
    <w:rsid w:val="00DB4733"/>
    <w:rsid w:val="00DB4A1A"/>
    <w:rsid w:val="00DB5055"/>
    <w:rsid w:val="00DB50F3"/>
    <w:rsid w:val="00DB51E0"/>
    <w:rsid w:val="00DB51F4"/>
    <w:rsid w:val="00DB5EFA"/>
    <w:rsid w:val="00DB7793"/>
    <w:rsid w:val="00DC01E9"/>
    <w:rsid w:val="00DC0AFD"/>
    <w:rsid w:val="00DC112E"/>
    <w:rsid w:val="00DC1817"/>
    <w:rsid w:val="00DC2251"/>
    <w:rsid w:val="00DC2267"/>
    <w:rsid w:val="00DC3E1D"/>
    <w:rsid w:val="00DC40F2"/>
    <w:rsid w:val="00DC4156"/>
    <w:rsid w:val="00DC4B2B"/>
    <w:rsid w:val="00DC5019"/>
    <w:rsid w:val="00DC501E"/>
    <w:rsid w:val="00DC52BF"/>
    <w:rsid w:val="00DC55E4"/>
    <w:rsid w:val="00DC5908"/>
    <w:rsid w:val="00DC59B1"/>
    <w:rsid w:val="00DC5C69"/>
    <w:rsid w:val="00DC6051"/>
    <w:rsid w:val="00DC63DC"/>
    <w:rsid w:val="00DC648A"/>
    <w:rsid w:val="00DC7C4D"/>
    <w:rsid w:val="00DD0125"/>
    <w:rsid w:val="00DD04A6"/>
    <w:rsid w:val="00DD0BC0"/>
    <w:rsid w:val="00DD2019"/>
    <w:rsid w:val="00DD21D4"/>
    <w:rsid w:val="00DD25D5"/>
    <w:rsid w:val="00DD294E"/>
    <w:rsid w:val="00DD39F6"/>
    <w:rsid w:val="00DD3CC6"/>
    <w:rsid w:val="00DD4698"/>
    <w:rsid w:val="00DD4712"/>
    <w:rsid w:val="00DD4918"/>
    <w:rsid w:val="00DD5AED"/>
    <w:rsid w:val="00DD5C3E"/>
    <w:rsid w:val="00DD5D64"/>
    <w:rsid w:val="00DD6CC2"/>
    <w:rsid w:val="00DD6D2B"/>
    <w:rsid w:val="00DD72A9"/>
    <w:rsid w:val="00DE076E"/>
    <w:rsid w:val="00DE0CCE"/>
    <w:rsid w:val="00DE1097"/>
    <w:rsid w:val="00DE129F"/>
    <w:rsid w:val="00DE130B"/>
    <w:rsid w:val="00DE1578"/>
    <w:rsid w:val="00DE161C"/>
    <w:rsid w:val="00DE1848"/>
    <w:rsid w:val="00DE1A9F"/>
    <w:rsid w:val="00DE1EB1"/>
    <w:rsid w:val="00DE22C4"/>
    <w:rsid w:val="00DE23CD"/>
    <w:rsid w:val="00DE2738"/>
    <w:rsid w:val="00DE27A9"/>
    <w:rsid w:val="00DE2C9E"/>
    <w:rsid w:val="00DE2E79"/>
    <w:rsid w:val="00DE353E"/>
    <w:rsid w:val="00DE3AA4"/>
    <w:rsid w:val="00DE3AC9"/>
    <w:rsid w:val="00DE3CDD"/>
    <w:rsid w:val="00DE46E4"/>
    <w:rsid w:val="00DE4BF7"/>
    <w:rsid w:val="00DE4CBE"/>
    <w:rsid w:val="00DE4F1F"/>
    <w:rsid w:val="00DE4FFF"/>
    <w:rsid w:val="00DE5359"/>
    <w:rsid w:val="00DE561E"/>
    <w:rsid w:val="00DE594B"/>
    <w:rsid w:val="00DE60EC"/>
    <w:rsid w:val="00DE6781"/>
    <w:rsid w:val="00DE6E1F"/>
    <w:rsid w:val="00DE7239"/>
    <w:rsid w:val="00DE7AA8"/>
    <w:rsid w:val="00DE7AFE"/>
    <w:rsid w:val="00DE7BA0"/>
    <w:rsid w:val="00DE7CDD"/>
    <w:rsid w:val="00DE7E69"/>
    <w:rsid w:val="00DE7EB0"/>
    <w:rsid w:val="00DF04C4"/>
    <w:rsid w:val="00DF0CE6"/>
    <w:rsid w:val="00DF153D"/>
    <w:rsid w:val="00DF17CA"/>
    <w:rsid w:val="00DF26CD"/>
    <w:rsid w:val="00DF2BF0"/>
    <w:rsid w:val="00DF2C10"/>
    <w:rsid w:val="00DF3062"/>
    <w:rsid w:val="00DF30FE"/>
    <w:rsid w:val="00DF3446"/>
    <w:rsid w:val="00DF399F"/>
    <w:rsid w:val="00DF3C0A"/>
    <w:rsid w:val="00DF48B1"/>
    <w:rsid w:val="00DF5439"/>
    <w:rsid w:val="00DF546D"/>
    <w:rsid w:val="00DF5A02"/>
    <w:rsid w:val="00DF5CF0"/>
    <w:rsid w:val="00DF641D"/>
    <w:rsid w:val="00DF7033"/>
    <w:rsid w:val="00DF7460"/>
    <w:rsid w:val="00DF7F45"/>
    <w:rsid w:val="00DF7FD7"/>
    <w:rsid w:val="00E00157"/>
    <w:rsid w:val="00E0034B"/>
    <w:rsid w:val="00E01F98"/>
    <w:rsid w:val="00E02563"/>
    <w:rsid w:val="00E03061"/>
    <w:rsid w:val="00E04388"/>
    <w:rsid w:val="00E047DD"/>
    <w:rsid w:val="00E04F7A"/>
    <w:rsid w:val="00E050DC"/>
    <w:rsid w:val="00E05567"/>
    <w:rsid w:val="00E0592F"/>
    <w:rsid w:val="00E0676C"/>
    <w:rsid w:val="00E068E4"/>
    <w:rsid w:val="00E06C0B"/>
    <w:rsid w:val="00E06C24"/>
    <w:rsid w:val="00E07F1E"/>
    <w:rsid w:val="00E1020B"/>
    <w:rsid w:val="00E10568"/>
    <w:rsid w:val="00E1097D"/>
    <w:rsid w:val="00E109AF"/>
    <w:rsid w:val="00E11957"/>
    <w:rsid w:val="00E11B6E"/>
    <w:rsid w:val="00E11E4F"/>
    <w:rsid w:val="00E127A6"/>
    <w:rsid w:val="00E12BA0"/>
    <w:rsid w:val="00E1306B"/>
    <w:rsid w:val="00E130D7"/>
    <w:rsid w:val="00E1318F"/>
    <w:rsid w:val="00E13854"/>
    <w:rsid w:val="00E140CE"/>
    <w:rsid w:val="00E14B7C"/>
    <w:rsid w:val="00E15FC9"/>
    <w:rsid w:val="00E16318"/>
    <w:rsid w:val="00E167E6"/>
    <w:rsid w:val="00E16925"/>
    <w:rsid w:val="00E16DF7"/>
    <w:rsid w:val="00E1715A"/>
    <w:rsid w:val="00E1780F"/>
    <w:rsid w:val="00E1786E"/>
    <w:rsid w:val="00E17FF1"/>
    <w:rsid w:val="00E20AAF"/>
    <w:rsid w:val="00E20E87"/>
    <w:rsid w:val="00E22B25"/>
    <w:rsid w:val="00E22BCB"/>
    <w:rsid w:val="00E2331C"/>
    <w:rsid w:val="00E23709"/>
    <w:rsid w:val="00E244CB"/>
    <w:rsid w:val="00E248A4"/>
    <w:rsid w:val="00E24AE9"/>
    <w:rsid w:val="00E24E49"/>
    <w:rsid w:val="00E2513C"/>
    <w:rsid w:val="00E25848"/>
    <w:rsid w:val="00E2689F"/>
    <w:rsid w:val="00E26C70"/>
    <w:rsid w:val="00E27022"/>
    <w:rsid w:val="00E274B6"/>
    <w:rsid w:val="00E27847"/>
    <w:rsid w:val="00E27A0E"/>
    <w:rsid w:val="00E27C98"/>
    <w:rsid w:val="00E311AE"/>
    <w:rsid w:val="00E3161D"/>
    <w:rsid w:val="00E31AB2"/>
    <w:rsid w:val="00E31D58"/>
    <w:rsid w:val="00E31E58"/>
    <w:rsid w:val="00E32A61"/>
    <w:rsid w:val="00E32B41"/>
    <w:rsid w:val="00E331DE"/>
    <w:rsid w:val="00E336DA"/>
    <w:rsid w:val="00E3374F"/>
    <w:rsid w:val="00E33F67"/>
    <w:rsid w:val="00E34A9B"/>
    <w:rsid w:val="00E34BDE"/>
    <w:rsid w:val="00E34DD5"/>
    <w:rsid w:val="00E350D5"/>
    <w:rsid w:val="00E357E2"/>
    <w:rsid w:val="00E367F7"/>
    <w:rsid w:val="00E37076"/>
    <w:rsid w:val="00E374EF"/>
    <w:rsid w:val="00E37CD4"/>
    <w:rsid w:val="00E40707"/>
    <w:rsid w:val="00E40E70"/>
    <w:rsid w:val="00E4138A"/>
    <w:rsid w:val="00E41572"/>
    <w:rsid w:val="00E41704"/>
    <w:rsid w:val="00E4191F"/>
    <w:rsid w:val="00E41ADC"/>
    <w:rsid w:val="00E41E01"/>
    <w:rsid w:val="00E42473"/>
    <w:rsid w:val="00E42A72"/>
    <w:rsid w:val="00E42F02"/>
    <w:rsid w:val="00E43E47"/>
    <w:rsid w:val="00E43F0B"/>
    <w:rsid w:val="00E445C0"/>
    <w:rsid w:val="00E45130"/>
    <w:rsid w:val="00E45543"/>
    <w:rsid w:val="00E455B5"/>
    <w:rsid w:val="00E45CBD"/>
    <w:rsid w:val="00E45DC4"/>
    <w:rsid w:val="00E465EA"/>
    <w:rsid w:val="00E47781"/>
    <w:rsid w:val="00E47B10"/>
    <w:rsid w:val="00E502D2"/>
    <w:rsid w:val="00E508AE"/>
    <w:rsid w:val="00E51ADA"/>
    <w:rsid w:val="00E51BC2"/>
    <w:rsid w:val="00E51D97"/>
    <w:rsid w:val="00E5203B"/>
    <w:rsid w:val="00E527EF"/>
    <w:rsid w:val="00E52C6F"/>
    <w:rsid w:val="00E536F3"/>
    <w:rsid w:val="00E53D57"/>
    <w:rsid w:val="00E54683"/>
    <w:rsid w:val="00E549F8"/>
    <w:rsid w:val="00E54B27"/>
    <w:rsid w:val="00E55084"/>
    <w:rsid w:val="00E55C25"/>
    <w:rsid w:val="00E55FB1"/>
    <w:rsid w:val="00E5616F"/>
    <w:rsid w:val="00E5666C"/>
    <w:rsid w:val="00E576AE"/>
    <w:rsid w:val="00E60307"/>
    <w:rsid w:val="00E6042C"/>
    <w:rsid w:val="00E607FA"/>
    <w:rsid w:val="00E608AA"/>
    <w:rsid w:val="00E60B5F"/>
    <w:rsid w:val="00E60FB7"/>
    <w:rsid w:val="00E619B2"/>
    <w:rsid w:val="00E6250E"/>
    <w:rsid w:val="00E6258D"/>
    <w:rsid w:val="00E62A3A"/>
    <w:rsid w:val="00E62A74"/>
    <w:rsid w:val="00E62F74"/>
    <w:rsid w:val="00E63E80"/>
    <w:rsid w:val="00E64828"/>
    <w:rsid w:val="00E649A7"/>
    <w:rsid w:val="00E64CC7"/>
    <w:rsid w:val="00E65239"/>
    <w:rsid w:val="00E652D3"/>
    <w:rsid w:val="00E654B5"/>
    <w:rsid w:val="00E65739"/>
    <w:rsid w:val="00E66431"/>
    <w:rsid w:val="00E66EA4"/>
    <w:rsid w:val="00E6704A"/>
    <w:rsid w:val="00E671DB"/>
    <w:rsid w:val="00E6737E"/>
    <w:rsid w:val="00E6758B"/>
    <w:rsid w:val="00E67634"/>
    <w:rsid w:val="00E67D68"/>
    <w:rsid w:val="00E70464"/>
    <w:rsid w:val="00E71045"/>
    <w:rsid w:val="00E71517"/>
    <w:rsid w:val="00E715AF"/>
    <w:rsid w:val="00E71745"/>
    <w:rsid w:val="00E71810"/>
    <w:rsid w:val="00E71D6F"/>
    <w:rsid w:val="00E72122"/>
    <w:rsid w:val="00E722BC"/>
    <w:rsid w:val="00E72311"/>
    <w:rsid w:val="00E735FD"/>
    <w:rsid w:val="00E73749"/>
    <w:rsid w:val="00E747BC"/>
    <w:rsid w:val="00E74B11"/>
    <w:rsid w:val="00E74E47"/>
    <w:rsid w:val="00E75150"/>
    <w:rsid w:val="00E752B3"/>
    <w:rsid w:val="00E75312"/>
    <w:rsid w:val="00E755A1"/>
    <w:rsid w:val="00E75F01"/>
    <w:rsid w:val="00E76597"/>
    <w:rsid w:val="00E76DA0"/>
    <w:rsid w:val="00E76FAE"/>
    <w:rsid w:val="00E7743B"/>
    <w:rsid w:val="00E776DC"/>
    <w:rsid w:val="00E77B52"/>
    <w:rsid w:val="00E77FDA"/>
    <w:rsid w:val="00E807F7"/>
    <w:rsid w:val="00E808A6"/>
    <w:rsid w:val="00E814E1"/>
    <w:rsid w:val="00E81759"/>
    <w:rsid w:val="00E819A7"/>
    <w:rsid w:val="00E819E7"/>
    <w:rsid w:val="00E8223B"/>
    <w:rsid w:val="00E827CA"/>
    <w:rsid w:val="00E82832"/>
    <w:rsid w:val="00E82E5F"/>
    <w:rsid w:val="00E835C7"/>
    <w:rsid w:val="00E83CA5"/>
    <w:rsid w:val="00E85624"/>
    <w:rsid w:val="00E859C2"/>
    <w:rsid w:val="00E85CA2"/>
    <w:rsid w:val="00E85F9B"/>
    <w:rsid w:val="00E86124"/>
    <w:rsid w:val="00E8667A"/>
    <w:rsid w:val="00E87CB3"/>
    <w:rsid w:val="00E904EA"/>
    <w:rsid w:val="00E907DF"/>
    <w:rsid w:val="00E90B0C"/>
    <w:rsid w:val="00E91013"/>
    <w:rsid w:val="00E910A2"/>
    <w:rsid w:val="00E91200"/>
    <w:rsid w:val="00E91853"/>
    <w:rsid w:val="00E91858"/>
    <w:rsid w:val="00E919AB"/>
    <w:rsid w:val="00E91BD5"/>
    <w:rsid w:val="00E91C66"/>
    <w:rsid w:val="00E91D6C"/>
    <w:rsid w:val="00E91D76"/>
    <w:rsid w:val="00E92003"/>
    <w:rsid w:val="00E925F9"/>
    <w:rsid w:val="00E931E0"/>
    <w:rsid w:val="00E93614"/>
    <w:rsid w:val="00E93CBB"/>
    <w:rsid w:val="00E9506E"/>
    <w:rsid w:val="00E95728"/>
    <w:rsid w:val="00E95B4E"/>
    <w:rsid w:val="00E95E1A"/>
    <w:rsid w:val="00E960B9"/>
    <w:rsid w:val="00E960DA"/>
    <w:rsid w:val="00E9674E"/>
    <w:rsid w:val="00E96A06"/>
    <w:rsid w:val="00E96B4A"/>
    <w:rsid w:val="00E975E3"/>
    <w:rsid w:val="00E97A30"/>
    <w:rsid w:val="00E97B59"/>
    <w:rsid w:val="00E97E22"/>
    <w:rsid w:val="00E97FBB"/>
    <w:rsid w:val="00EA0630"/>
    <w:rsid w:val="00EA1070"/>
    <w:rsid w:val="00EA10B5"/>
    <w:rsid w:val="00EA10F8"/>
    <w:rsid w:val="00EA119A"/>
    <w:rsid w:val="00EA149A"/>
    <w:rsid w:val="00EA15A2"/>
    <w:rsid w:val="00EA15F4"/>
    <w:rsid w:val="00EA1C24"/>
    <w:rsid w:val="00EA24BF"/>
    <w:rsid w:val="00EA289E"/>
    <w:rsid w:val="00EA29CC"/>
    <w:rsid w:val="00EA2CF5"/>
    <w:rsid w:val="00EA3C1A"/>
    <w:rsid w:val="00EA3F4D"/>
    <w:rsid w:val="00EA3F8B"/>
    <w:rsid w:val="00EA4D8F"/>
    <w:rsid w:val="00EA4F66"/>
    <w:rsid w:val="00EA541E"/>
    <w:rsid w:val="00EA552A"/>
    <w:rsid w:val="00EA58C6"/>
    <w:rsid w:val="00EA5B8F"/>
    <w:rsid w:val="00EA6169"/>
    <w:rsid w:val="00EA640B"/>
    <w:rsid w:val="00EA7BDE"/>
    <w:rsid w:val="00EA7FEB"/>
    <w:rsid w:val="00EB020B"/>
    <w:rsid w:val="00EB0256"/>
    <w:rsid w:val="00EB030A"/>
    <w:rsid w:val="00EB0563"/>
    <w:rsid w:val="00EB0D9D"/>
    <w:rsid w:val="00EB0F1D"/>
    <w:rsid w:val="00EB0F4C"/>
    <w:rsid w:val="00EB11F1"/>
    <w:rsid w:val="00EB18A9"/>
    <w:rsid w:val="00EB1C94"/>
    <w:rsid w:val="00EB2631"/>
    <w:rsid w:val="00EB26E1"/>
    <w:rsid w:val="00EB272D"/>
    <w:rsid w:val="00EB27F1"/>
    <w:rsid w:val="00EB2924"/>
    <w:rsid w:val="00EB2D4D"/>
    <w:rsid w:val="00EB4A37"/>
    <w:rsid w:val="00EB57D5"/>
    <w:rsid w:val="00EB6855"/>
    <w:rsid w:val="00EB6B3E"/>
    <w:rsid w:val="00EB6E1D"/>
    <w:rsid w:val="00EB6E1F"/>
    <w:rsid w:val="00EB75DC"/>
    <w:rsid w:val="00EC0220"/>
    <w:rsid w:val="00EC1487"/>
    <w:rsid w:val="00EC1A57"/>
    <w:rsid w:val="00EC269C"/>
    <w:rsid w:val="00EC29B2"/>
    <w:rsid w:val="00EC2E8A"/>
    <w:rsid w:val="00EC2F06"/>
    <w:rsid w:val="00EC40DB"/>
    <w:rsid w:val="00EC4705"/>
    <w:rsid w:val="00EC4B98"/>
    <w:rsid w:val="00EC5162"/>
    <w:rsid w:val="00EC5DDD"/>
    <w:rsid w:val="00EC5F89"/>
    <w:rsid w:val="00EC623D"/>
    <w:rsid w:val="00EC66F4"/>
    <w:rsid w:val="00EC6A02"/>
    <w:rsid w:val="00EC6CF8"/>
    <w:rsid w:val="00EC7390"/>
    <w:rsid w:val="00EC7FC1"/>
    <w:rsid w:val="00ED1C56"/>
    <w:rsid w:val="00ED2454"/>
    <w:rsid w:val="00ED294A"/>
    <w:rsid w:val="00ED31B5"/>
    <w:rsid w:val="00ED34A1"/>
    <w:rsid w:val="00ED3638"/>
    <w:rsid w:val="00ED4126"/>
    <w:rsid w:val="00ED4333"/>
    <w:rsid w:val="00ED5BD2"/>
    <w:rsid w:val="00ED5BD7"/>
    <w:rsid w:val="00ED5E73"/>
    <w:rsid w:val="00ED5FCE"/>
    <w:rsid w:val="00ED6BED"/>
    <w:rsid w:val="00ED7007"/>
    <w:rsid w:val="00ED7D99"/>
    <w:rsid w:val="00EE03E8"/>
    <w:rsid w:val="00EE0616"/>
    <w:rsid w:val="00EE08CB"/>
    <w:rsid w:val="00EE08EF"/>
    <w:rsid w:val="00EE0C4D"/>
    <w:rsid w:val="00EE0EC1"/>
    <w:rsid w:val="00EE1090"/>
    <w:rsid w:val="00EE160E"/>
    <w:rsid w:val="00EE17EB"/>
    <w:rsid w:val="00EE1C8A"/>
    <w:rsid w:val="00EE2667"/>
    <w:rsid w:val="00EE2A54"/>
    <w:rsid w:val="00EE2A87"/>
    <w:rsid w:val="00EE2C53"/>
    <w:rsid w:val="00EE2C5C"/>
    <w:rsid w:val="00EE347D"/>
    <w:rsid w:val="00EE34A2"/>
    <w:rsid w:val="00EE3A46"/>
    <w:rsid w:val="00EE3B7C"/>
    <w:rsid w:val="00EE409F"/>
    <w:rsid w:val="00EE4539"/>
    <w:rsid w:val="00EE52AD"/>
    <w:rsid w:val="00EE5925"/>
    <w:rsid w:val="00EE5C7E"/>
    <w:rsid w:val="00EE5D2A"/>
    <w:rsid w:val="00EE5E40"/>
    <w:rsid w:val="00EE5E51"/>
    <w:rsid w:val="00EE65C0"/>
    <w:rsid w:val="00EE673E"/>
    <w:rsid w:val="00EE6E7B"/>
    <w:rsid w:val="00EE751A"/>
    <w:rsid w:val="00EE77F5"/>
    <w:rsid w:val="00EF0345"/>
    <w:rsid w:val="00EF083E"/>
    <w:rsid w:val="00EF0D48"/>
    <w:rsid w:val="00EF13F4"/>
    <w:rsid w:val="00EF1F1D"/>
    <w:rsid w:val="00EF2421"/>
    <w:rsid w:val="00EF2886"/>
    <w:rsid w:val="00EF34AB"/>
    <w:rsid w:val="00EF38A5"/>
    <w:rsid w:val="00EF39ED"/>
    <w:rsid w:val="00EF3A4B"/>
    <w:rsid w:val="00EF3A5C"/>
    <w:rsid w:val="00EF3A88"/>
    <w:rsid w:val="00EF43EB"/>
    <w:rsid w:val="00EF4A40"/>
    <w:rsid w:val="00EF501B"/>
    <w:rsid w:val="00EF5611"/>
    <w:rsid w:val="00EF591B"/>
    <w:rsid w:val="00EF5C17"/>
    <w:rsid w:val="00EF5ECB"/>
    <w:rsid w:val="00EF604B"/>
    <w:rsid w:val="00EF63A5"/>
    <w:rsid w:val="00EF69E5"/>
    <w:rsid w:val="00EF713C"/>
    <w:rsid w:val="00EF718D"/>
    <w:rsid w:val="00EF7447"/>
    <w:rsid w:val="00EF76D4"/>
    <w:rsid w:val="00EF7703"/>
    <w:rsid w:val="00F00159"/>
    <w:rsid w:val="00F00203"/>
    <w:rsid w:val="00F00889"/>
    <w:rsid w:val="00F00C62"/>
    <w:rsid w:val="00F00D02"/>
    <w:rsid w:val="00F012AD"/>
    <w:rsid w:val="00F015C4"/>
    <w:rsid w:val="00F01C51"/>
    <w:rsid w:val="00F01E41"/>
    <w:rsid w:val="00F027FE"/>
    <w:rsid w:val="00F028A0"/>
    <w:rsid w:val="00F03339"/>
    <w:rsid w:val="00F03386"/>
    <w:rsid w:val="00F04E60"/>
    <w:rsid w:val="00F04F37"/>
    <w:rsid w:val="00F0574C"/>
    <w:rsid w:val="00F05C4D"/>
    <w:rsid w:val="00F05D9E"/>
    <w:rsid w:val="00F06847"/>
    <w:rsid w:val="00F07284"/>
    <w:rsid w:val="00F07508"/>
    <w:rsid w:val="00F077EC"/>
    <w:rsid w:val="00F078EB"/>
    <w:rsid w:val="00F07953"/>
    <w:rsid w:val="00F1014C"/>
    <w:rsid w:val="00F109E1"/>
    <w:rsid w:val="00F10E90"/>
    <w:rsid w:val="00F11D47"/>
    <w:rsid w:val="00F122AE"/>
    <w:rsid w:val="00F1274B"/>
    <w:rsid w:val="00F12C82"/>
    <w:rsid w:val="00F131B8"/>
    <w:rsid w:val="00F133DE"/>
    <w:rsid w:val="00F139A9"/>
    <w:rsid w:val="00F139C3"/>
    <w:rsid w:val="00F142C3"/>
    <w:rsid w:val="00F145CC"/>
    <w:rsid w:val="00F152DA"/>
    <w:rsid w:val="00F15391"/>
    <w:rsid w:val="00F15C42"/>
    <w:rsid w:val="00F15F70"/>
    <w:rsid w:val="00F16265"/>
    <w:rsid w:val="00F1656A"/>
    <w:rsid w:val="00F16EEE"/>
    <w:rsid w:val="00F17046"/>
    <w:rsid w:val="00F1752D"/>
    <w:rsid w:val="00F17793"/>
    <w:rsid w:val="00F17C6F"/>
    <w:rsid w:val="00F17DAC"/>
    <w:rsid w:val="00F17FBD"/>
    <w:rsid w:val="00F207E9"/>
    <w:rsid w:val="00F20A9D"/>
    <w:rsid w:val="00F217B4"/>
    <w:rsid w:val="00F21A4D"/>
    <w:rsid w:val="00F21A7B"/>
    <w:rsid w:val="00F2257E"/>
    <w:rsid w:val="00F22A0C"/>
    <w:rsid w:val="00F22BE4"/>
    <w:rsid w:val="00F22EE8"/>
    <w:rsid w:val="00F230F8"/>
    <w:rsid w:val="00F231E2"/>
    <w:rsid w:val="00F2351B"/>
    <w:rsid w:val="00F23B71"/>
    <w:rsid w:val="00F24288"/>
    <w:rsid w:val="00F244FE"/>
    <w:rsid w:val="00F24846"/>
    <w:rsid w:val="00F24E76"/>
    <w:rsid w:val="00F25509"/>
    <w:rsid w:val="00F25753"/>
    <w:rsid w:val="00F25B2D"/>
    <w:rsid w:val="00F25E47"/>
    <w:rsid w:val="00F26056"/>
    <w:rsid w:val="00F26499"/>
    <w:rsid w:val="00F26904"/>
    <w:rsid w:val="00F272A1"/>
    <w:rsid w:val="00F272E3"/>
    <w:rsid w:val="00F3193E"/>
    <w:rsid w:val="00F31A26"/>
    <w:rsid w:val="00F320AF"/>
    <w:rsid w:val="00F32359"/>
    <w:rsid w:val="00F32A43"/>
    <w:rsid w:val="00F335F6"/>
    <w:rsid w:val="00F33EE8"/>
    <w:rsid w:val="00F34490"/>
    <w:rsid w:val="00F34776"/>
    <w:rsid w:val="00F35451"/>
    <w:rsid w:val="00F35B69"/>
    <w:rsid w:val="00F36CD8"/>
    <w:rsid w:val="00F36D68"/>
    <w:rsid w:val="00F36F77"/>
    <w:rsid w:val="00F36FD1"/>
    <w:rsid w:val="00F370A5"/>
    <w:rsid w:val="00F372F1"/>
    <w:rsid w:val="00F379BE"/>
    <w:rsid w:val="00F37A69"/>
    <w:rsid w:val="00F407A5"/>
    <w:rsid w:val="00F40D20"/>
    <w:rsid w:val="00F4192F"/>
    <w:rsid w:val="00F41EDB"/>
    <w:rsid w:val="00F420F8"/>
    <w:rsid w:val="00F4235F"/>
    <w:rsid w:val="00F42D9A"/>
    <w:rsid w:val="00F430FD"/>
    <w:rsid w:val="00F43641"/>
    <w:rsid w:val="00F43717"/>
    <w:rsid w:val="00F43C06"/>
    <w:rsid w:val="00F43C91"/>
    <w:rsid w:val="00F43FEF"/>
    <w:rsid w:val="00F44493"/>
    <w:rsid w:val="00F4475B"/>
    <w:rsid w:val="00F44B66"/>
    <w:rsid w:val="00F458E8"/>
    <w:rsid w:val="00F46023"/>
    <w:rsid w:val="00F46B8A"/>
    <w:rsid w:val="00F46FFD"/>
    <w:rsid w:val="00F472DB"/>
    <w:rsid w:val="00F4765C"/>
    <w:rsid w:val="00F4769E"/>
    <w:rsid w:val="00F5021A"/>
    <w:rsid w:val="00F505F2"/>
    <w:rsid w:val="00F50B38"/>
    <w:rsid w:val="00F50E44"/>
    <w:rsid w:val="00F5119B"/>
    <w:rsid w:val="00F517B2"/>
    <w:rsid w:val="00F52654"/>
    <w:rsid w:val="00F52C74"/>
    <w:rsid w:val="00F53062"/>
    <w:rsid w:val="00F531CE"/>
    <w:rsid w:val="00F53E68"/>
    <w:rsid w:val="00F5505F"/>
    <w:rsid w:val="00F55161"/>
    <w:rsid w:val="00F5536C"/>
    <w:rsid w:val="00F55570"/>
    <w:rsid w:val="00F5595E"/>
    <w:rsid w:val="00F56150"/>
    <w:rsid w:val="00F56470"/>
    <w:rsid w:val="00F568DD"/>
    <w:rsid w:val="00F56CBE"/>
    <w:rsid w:val="00F5712C"/>
    <w:rsid w:val="00F5728A"/>
    <w:rsid w:val="00F57508"/>
    <w:rsid w:val="00F576AB"/>
    <w:rsid w:val="00F57851"/>
    <w:rsid w:val="00F6094C"/>
    <w:rsid w:val="00F61374"/>
    <w:rsid w:val="00F61FE5"/>
    <w:rsid w:val="00F62469"/>
    <w:rsid w:val="00F63021"/>
    <w:rsid w:val="00F63107"/>
    <w:rsid w:val="00F6313F"/>
    <w:rsid w:val="00F636AD"/>
    <w:rsid w:val="00F63788"/>
    <w:rsid w:val="00F6381C"/>
    <w:rsid w:val="00F642B3"/>
    <w:rsid w:val="00F64633"/>
    <w:rsid w:val="00F6498E"/>
    <w:rsid w:val="00F64FB0"/>
    <w:rsid w:val="00F656EC"/>
    <w:rsid w:val="00F66B58"/>
    <w:rsid w:val="00F67384"/>
    <w:rsid w:val="00F70050"/>
    <w:rsid w:val="00F7008F"/>
    <w:rsid w:val="00F70E73"/>
    <w:rsid w:val="00F712E3"/>
    <w:rsid w:val="00F71517"/>
    <w:rsid w:val="00F7270C"/>
    <w:rsid w:val="00F7298C"/>
    <w:rsid w:val="00F72ABB"/>
    <w:rsid w:val="00F72CF5"/>
    <w:rsid w:val="00F73018"/>
    <w:rsid w:val="00F739DC"/>
    <w:rsid w:val="00F73A3E"/>
    <w:rsid w:val="00F740FA"/>
    <w:rsid w:val="00F74D6B"/>
    <w:rsid w:val="00F7509E"/>
    <w:rsid w:val="00F75651"/>
    <w:rsid w:val="00F75B52"/>
    <w:rsid w:val="00F75DAC"/>
    <w:rsid w:val="00F75FF8"/>
    <w:rsid w:val="00F76D6F"/>
    <w:rsid w:val="00F77A34"/>
    <w:rsid w:val="00F77C52"/>
    <w:rsid w:val="00F77DF0"/>
    <w:rsid w:val="00F77E58"/>
    <w:rsid w:val="00F8087E"/>
    <w:rsid w:val="00F808DA"/>
    <w:rsid w:val="00F8150A"/>
    <w:rsid w:val="00F81BAE"/>
    <w:rsid w:val="00F81E22"/>
    <w:rsid w:val="00F827EC"/>
    <w:rsid w:val="00F82A92"/>
    <w:rsid w:val="00F82F5B"/>
    <w:rsid w:val="00F82FDF"/>
    <w:rsid w:val="00F83D70"/>
    <w:rsid w:val="00F841EB"/>
    <w:rsid w:val="00F84605"/>
    <w:rsid w:val="00F8488E"/>
    <w:rsid w:val="00F85496"/>
    <w:rsid w:val="00F855BD"/>
    <w:rsid w:val="00F85639"/>
    <w:rsid w:val="00F85654"/>
    <w:rsid w:val="00F856AD"/>
    <w:rsid w:val="00F8599D"/>
    <w:rsid w:val="00F863B7"/>
    <w:rsid w:val="00F86AB1"/>
    <w:rsid w:val="00F86C49"/>
    <w:rsid w:val="00F86C68"/>
    <w:rsid w:val="00F86F78"/>
    <w:rsid w:val="00F87B27"/>
    <w:rsid w:val="00F90F9B"/>
    <w:rsid w:val="00F9132E"/>
    <w:rsid w:val="00F913F2"/>
    <w:rsid w:val="00F91401"/>
    <w:rsid w:val="00F91669"/>
    <w:rsid w:val="00F9192F"/>
    <w:rsid w:val="00F91C77"/>
    <w:rsid w:val="00F91C7F"/>
    <w:rsid w:val="00F924BD"/>
    <w:rsid w:val="00F92525"/>
    <w:rsid w:val="00F92BFB"/>
    <w:rsid w:val="00F939A3"/>
    <w:rsid w:val="00F93CDF"/>
    <w:rsid w:val="00F93EA7"/>
    <w:rsid w:val="00F9427F"/>
    <w:rsid w:val="00F943AF"/>
    <w:rsid w:val="00F94A26"/>
    <w:rsid w:val="00F94C8B"/>
    <w:rsid w:val="00F95A97"/>
    <w:rsid w:val="00F95FC4"/>
    <w:rsid w:val="00F96ECC"/>
    <w:rsid w:val="00F974C9"/>
    <w:rsid w:val="00F974CC"/>
    <w:rsid w:val="00F9766D"/>
    <w:rsid w:val="00FA02F7"/>
    <w:rsid w:val="00FA0E38"/>
    <w:rsid w:val="00FA1824"/>
    <w:rsid w:val="00FA1E25"/>
    <w:rsid w:val="00FA210C"/>
    <w:rsid w:val="00FA298A"/>
    <w:rsid w:val="00FA2AFC"/>
    <w:rsid w:val="00FA2F81"/>
    <w:rsid w:val="00FA30E5"/>
    <w:rsid w:val="00FA3F8A"/>
    <w:rsid w:val="00FA4011"/>
    <w:rsid w:val="00FA4155"/>
    <w:rsid w:val="00FA4442"/>
    <w:rsid w:val="00FA4958"/>
    <w:rsid w:val="00FA4A00"/>
    <w:rsid w:val="00FA5040"/>
    <w:rsid w:val="00FA527B"/>
    <w:rsid w:val="00FA53E0"/>
    <w:rsid w:val="00FA598E"/>
    <w:rsid w:val="00FA5EEF"/>
    <w:rsid w:val="00FA5FFF"/>
    <w:rsid w:val="00FA6211"/>
    <w:rsid w:val="00FA65D0"/>
    <w:rsid w:val="00FA69AA"/>
    <w:rsid w:val="00FA6FEB"/>
    <w:rsid w:val="00FA78A5"/>
    <w:rsid w:val="00FA7B5A"/>
    <w:rsid w:val="00FB015D"/>
    <w:rsid w:val="00FB01B9"/>
    <w:rsid w:val="00FB0273"/>
    <w:rsid w:val="00FB05FB"/>
    <w:rsid w:val="00FB07DD"/>
    <w:rsid w:val="00FB09C9"/>
    <w:rsid w:val="00FB17EF"/>
    <w:rsid w:val="00FB1EF0"/>
    <w:rsid w:val="00FB254E"/>
    <w:rsid w:val="00FB32DC"/>
    <w:rsid w:val="00FB3592"/>
    <w:rsid w:val="00FB374B"/>
    <w:rsid w:val="00FB3D63"/>
    <w:rsid w:val="00FB4254"/>
    <w:rsid w:val="00FB42B0"/>
    <w:rsid w:val="00FB4607"/>
    <w:rsid w:val="00FB4DC9"/>
    <w:rsid w:val="00FB5561"/>
    <w:rsid w:val="00FB5606"/>
    <w:rsid w:val="00FB6095"/>
    <w:rsid w:val="00FB706B"/>
    <w:rsid w:val="00FB7358"/>
    <w:rsid w:val="00FB7401"/>
    <w:rsid w:val="00FB7801"/>
    <w:rsid w:val="00FC029F"/>
    <w:rsid w:val="00FC0B69"/>
    <w:rsid w:val="00FC0C7E"/>
    <w:rsid w:val="00FC1304"/>
    <w:rsid w:val="00FC1710"/>
    <w:rsid w:val="00FC1C95"/>
    <w:rsid w:val="00FC1F43"/>
    <w:rsid w:val="00FC1FB9"/>
    <w:rsid w:val="00FC2AC9"/>
    <w:rsid w:val="00FC3319"/>
    <w:rsid w:val="00FC3807"/>
    <w:rsid w:val="00FC4791"/>
    <w:rsid w:val="00FC4B7E"/>
    <w:rsid w:val="00FC4B86"/>
    <w:rsid w:val="00FC5779"/>
    <w:rsid w:val="00FC5C82"/>
    <w:rsid w:val="00FC6ADE"/>
    <w:rsid w:val="00FC7666"/>
    <w:rsid w:val="00FC776F"/>
    <w:rsid w:val="00FC7E81"/>
    <w:rsid w:val="00FD002B"/>
    <w:rsid w:val="00FD0DDB"/>
    <w:rsid w:val="00FD11ED"/>
    <w:rsid w:val="00FD1286"/>
    <w:rsid w:val="00FD2F42"/>
    <w:rsid w:val="00FD3F79"/>
    <w:rsid w:val="00FD421F"/>
    <w:rsid w:val="00FD596B"/>
    <w:rsid w:val="00FD5E79"/>
    <w:rsid w:val="00FD5F17"/>
    <w:rsid w:val="00FD6175"/>
    <w:rsid w:val="00FD652F"/>
    <w:rsid w:val="00FD67E2"/>
    <w:rsid w:val="00FD7446"/>
    <w:rsid w:val="00FD772A"/>
    <w:rsid w:val="00FD7B47"/>
    <w:rsid w:val="00FE0337"/>
    <w:rsid w:val="00FE0393"/>
    <w:rsid w:val="00FE095A"/>
    <w:rsid w:val="00FE0A54"/>
    <w:rsid w:val="00FE0CC1"/>
    <w:rsid w:val="00FE0D6B"/>
    <w:rsid w:val="00FE2F53"/>
    <w:rsid w:val="00FE33CE"/>
    <w:rsid w:val="00FE3ADC"/>
    <w:rsid w:val="00FE428C"/>
    <w:rsid w:val="00FE451F"/>
    <w:rsid w:val="00FE48E6"/>
    <w:rsid w:val="00FE4B1E"/>
    <w:rsid w:val="00FE4BB3"/>
    <w:rsid w:val="00FE549A"/>
    <w:rsid w:val="00FE5B0A"/>
    <w:rsid w:val="00FE60F5"/>
    <w:rsid w:val="00FE6640"/>
    <w:rsid w:val="00FE67B2"/>
    <w:rsid w:val="00FE6B94"/>
    <w:rsid w:val="00FE703F"/>
    <w:rsid w:val="00FE7384"/>
    <w:rsid w:val="00FE77BC"/>
    <w:rsid w:val="00FE7AA8"/>
    <w:rsid w:val="00FE7D9F"/>
    <w:rsid w:val="00FE7F4C"/>
    <w:rsid w:val="00FF09CA"/>
    <w:rsid w:val="00FF1242"/>
    <w:rsid w:val="00FF180C"/>
    <w:rsid w:val="00FF251A"/>
    <w:rsid w:val="00FF2D0B"/>
    <w:rsid w:val="00FF2E3B"/>
    <w:rsid w:val="00FF30B9"/>
    <w:rsid w:val="00FF31F8"/>
    <w:rsid w:val="00FF3435"/>
    <w:rsid w:val="00FF3BD6"/>
    <w:rsid w:val="00FF4340"/>
    <w:rsid w:val="00FF4374"/>
    <w:rsid w:val="00FF4C84"/>
    <w:rsid w:val="00FF4E5A"/>
    <w:rsid w:val="00FF5238"/>
    <w:rsid w:val="00FF5E8C"/>
    <w:rsid w:val="00FF6160"/>
    <w:rsid w:val="00FF7308"/>
    <w:rsid w:val="00FF7B4D"/>
    <w:rsid w:val="00FF7BF1"/>
    <w:rsid w:val="00FF7C7D"/>
    <w:rsid w:val="00FF7E99"/>
    <w:rsid w:val="00FF7F6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916A157"/>
  <w15:docId w15:val="{6BB3CBCF-316A-4EC8-8495-C5AC18E0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I-Centur" w:hAnsi="VNI-Centur" w:cs="VNI-Centur"/>
      <w:sz w:val="26"/>
      <w:szCs w:val="26"/>
      <w:lang w:val="en-US" w:eastAsia="en-US"/>
    </w:rPr>
  </w:style>
  <w:style w:type="paragraph" w:styleId="Heading1">
    <w:name w:val="heading 1"/>
    <w:basedOn w:val="Normal"/>
    <w:next w:val="Normal"/>
    <w:link w:val="Heading1Char"/>
    <w:uiPriority w:val="9"/>
    <w:qFormat/>
    <w:pPr>
      <w:keepNext/>
      <w:outlineLvl w:val="0"/>
    </w:pPr>
    <w:rPr>
      <w:rFonts w:ascii=".VnTimeH" w:hAnsi=".VnTimeH" w:cs=".VnTimeH"/>
      <w:b/>
      <w:bCs/>
    </w:rPr>
  </w:style>
  <w:style w:type="paragraph" w:styleId="Heading2">
    <w:name w:val="heading 2"/>
    <w:basedOn w:val="Normal"/>
    <w:next w:val="Normal"/>
    <w:link w:val="Heading2Char"/>
    <w:uiPriority w:val="9"/>
    <w:qFormat/>
    <w:rsid w:val="0075672B"/>
    <w:pPr>
      <w:keepNext/>
      <w:tabs>
        <w:tab w:val="num" w:pos="1440"/>
      </w:tabs>
      <w:spacing w:before="240" w:after="60"/>
      <w:ind w:left="1440" w:hanging="720"/>
      <w:outlineLvl w:val="1"/>
    </w:pPr>
    <w:rPr>
      <w:rFonts w:ascii="Cambria" w:hAnsi="Cambria" w:cs="Times New Roman"/>
      <w:b/>
      <w:bCs/>
      <w:i/>
      <w:iCs/>
      <w:sz w:val="28"/>
      <w:szCs w:val="28"/>
    </w:rPr>
  </w:style>
  <w:style w:type="paragraph" w:styleId="Heading3">
    <w:name w:val="heading 3"/>
    <w:basedOn w:val="Normal"/>
    <w:next w:val="Normal"/>
    <w:link w:val="Heading3Char"/>
    <w:uiPriority w:val="9"/>
    <w:qFormat/>
    <w:rsid w:val="0075672B"/>
    <w:pPr>
      <w:keepNext/>
      <w:tabs>
        <w:tab w:val="num" w:pos="2160"/>
      </w:tabs>
      <w:spacing w:before="240" w:after="60"/>
      <w:ind w:left="2160" w:hanging="720"/>
      <w:outlineLvl w:val="2"/>
    </w:pPr>
    <w:rPr>
      <w:rFonts w:ascii="Cambria" w:hAnsi="Cambria" w:cs="Times New Roman"/>
      <w:b/>
      <w:bCs/>
    </w:rPr>
  </w:style>
  <w:style w:type="paragraph" w:styleId="Heading4">
    <w:name w:val="heading 4"/>
    <w:basedOn w:val="Normal"/>
    <w:next w:val="Normal"/>
    <w:link w:val="Heading4Char"/>
    <w:uiPriority w:val="9"/>
    <w:qFormat/>
    <w:rsid w:val="0075672B"/>
    <w:pPr>
      <w:keepNext/>
      <w:tabs>
        <w:tab w:val="num" w:pos="2880"/>
      </w:tabs>
      <w:spacing w:before="240" w:after="60"/>
      <w:ind w:left="2880" w:hanging="720"/>
      <w:outlineLvl w:val="3"/>
    </w:pPr>
    <w:rPr>
      <w:rFonts w:ascii="Calibri" w:hAnsi="Calibri" w:cs="Times New Roman"/>
      <w:b/>
      <w:bCs/>
      <w:sz w:val="28"/>
      <w:szCs w:val="28"/>
    </w:rPr>
  </w:style>
  <w:style w:type="paragraph" w:styleId="Heading5">
    <w:name w:val="heading 5"/>
    <w:basedOn w:val="Normal"/>
    <w:next w:val="Normal"/>
    <w:link w:val="Heading5Char"/>
    <w:uiPriority w:val="9"/>
    <w:qFormat/>
    <w:rsid w:val="0075672B"/>
    <w:pPr>
      <w:tabs>
        <w:tab w:val="num" w:pos="3600"/>
      </w:tabs>
      <w:spacing w:before="240" w:after="60"/>
      <w:ind w:left="3600" w:hanging="720"/>
      <w:outlineLvl w:val="4"/>
    </w:pPr>
    <w:rPr>
      <w:rFonts w:ascii="Calibri" w:hAnsi="Calibri" w:cs="Times New Roman"/>
      <w:b/>
      <w:bCs/>
      <w:i/>
      <w:iCs/>
    </w:rPr>
  </w:style>
  <w:style w:type="paragraph" w:styleId="Heading6">
    <w:name w:val="heading 6"/>
    <w:basedOn w:val="Normal"/>
    <w:next w:val="Normal"/>
    <w:link w:val="Heading6Char"/>
    <w:uiPriority w:val="9"/>
    <w:qFormat/>
    <w:rsid w:val="0075672B"/>
    <w:pPr>
      <w:tabs>
        <w:tab w:val="num" w:pos="4320"/>
      </w:tabs>
      <w:spacing w:before="240" w:after="60"/>
      <w:ind w:left="4320" w:hanging="720"/>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75672B"/>
    <w:pPr>
      <w:tabs>
        <w:tab w:val="num" w:pos="5040"/>
      </w:tabs>
      <w:spacing w:before="240" w:after="60"/>
      <w:ind w:left="5040" w:hanging="720"/>
      <w:outlineLvl w:val="6"/>
    </w:pPr>
    <w:rPr>
      <w:rFonts w:ascii="Calibri" w:hAnsi="Calibri" w:cs="Times New Roman"/>
      <w:sz w:val="24"/>
      <w:szCs w:val="24"/>
    </w:rPr>
  </w:style>
  <w:style w:type="paragraph" w:styleId="Heading8">
    <w:name w:val="heading 8"/>
    <w:basedOn w:val="Normal"/>
    <w:next w:val="Normal"/>
    <w:link w:val="Heading8Char"/>
    <w:uiPriority w:val="9"/>
    <w:qFormat/>
    <w:rsid w:val="0075672B"/>
    <w:pPr>
      <w:tabs>
        <w:tab w:val="num" w:pos="5760"/>
      </w:tabs>
      <w:spacing w:before="240" w:after="60"/>
      <w:ind w:left="5760" w:hanging="720"/>
      <w:outlineLvl w:val="7"/>
    </w:pPr>
    <w:rPr>
      <w:rFonts w:ascii="Calibri" w:hAnsi="Calibri" w:cs="Times New Roman"/>
      <w:i/>
      <w:iCs/>
      <w:sz w:val="24"/>
      <w:szCs w:val="24"/>
    </w:rPr>
  </w:style>
  <w:style w:type="paragraph" w:styleId="Heading9">
    <w:name w:val="heading 9"/>
    <w:basedOn w:val="Normal"/>
    <w:next w:val="Normal"/>
    <w:link w:val="Heading9Char"/>
    <w:uiPriority w:val="9"/>
    <w:qFormat/>
    <w:rsid w:val="0075672B"/>
    <w:pPr>
      <w:tabs>
        <w:tab w:val="num" w:pos="6480"/>
      </w:tabs>
      <w:spacing w:before="240" w:after="60"/>
      <w:ind w:left="6480" w:hanging="72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5672B"/>
    <w:rPr>
      <w:rFonts w:ascii=".VnTimeH" w:hAnsi=".VnTimeH" w:cs=".VnTimeH"/>
      <w:b/>
      <w:bCs/>
      <w:sz w:val="26"/>
      <w:szCs w:val="26"/>
      <w:lang w:val="en-US" w:eastAsia="en-US" w:bidi="ar-SA"/>
    </w:rPr>
  </w:style>
  <w:style w:type="character" w:customStyle="1" w:styleId="Heading2Char">
    <w:name w:val="Heading 2 Char"/>
    <w:link w:val="Heading2"/>
    <w:uiPriority w:val="9"/>
    <w:rsid w:val="0075672B"/>
    <w:rPr>
      <w:rFonts w:ascii="Cambria" w:hAnsi="Cambria"/>
      <w:b/>
      <w:bCs/>
      <w:i/>
      <w:iCs/>
      <w:sz w:val="28"/>
      <w:szCs w:val="28"/>
      <w:lang w:val="en-US" w:eastAsia="en-US" w:bidi="ar-SA"/>
    </w:rPr>
  </w:style>
  <w:style w:type="character" w:customStyle="1" w:styleId="Heading3Char">
    <w:name w:val="Heading 3 Char"/>
    <w:link w:val="Heading3"/>
    <w:uiPriority w:val="9"/>
    <w:rsid w:val="0075672B"/>
    <w:rPr>
      <w:rFonts w:ascii="Cambria" w:hAnsi="Cambria"/>
      <w:b/>
      <w:bCs/>
      <w:sz w:val="26"/>
      <w:szCs w:val="26"/>
      <w:lang w:val="en-US" w:eastAsia="en-US" w:bidi="ar-SA"/>
    </w:rPr>
  </w:style>
  <w:style w:type="character" w:customStyle="1" w:styleId="Heading4Char">
    <w:name w:val="Heading 4 Char"/>
    <w:link w:val="Heading4"/>
    <w:uiPriority w:val="9"/>
    <w:rsid w:val="0075672B"/>
    <w:rPr>
      <w:rFonts w:ascii="Calibri" w:hAnsi="Calibri"/>
      <w:b/>
      <w:bCs/>
      <w:sz w:val="28"/>
      <w:szCs w:val="28"/>
      <w:lang w:val="en-US" w:eastAsia="en-US" w:bidi="ar-SA"/>
    </w:rPr>
  </w:style>
  <w:style w:type="character" w:customStyle="1" w:styleId="Heading5Char">
    <w:name w:val="Heading 5 Char"/>
    <w:link w:val="Heading5"/>
    <w:uiPriority w:val="9"/>
    <w:rsid w:val="0075672B"/>
    <w:rPr>
      <w:rFonts w:ascii="Calibri" w:hAnsi="Calibri"/>
      <w:b/>
      <w:bCs/>
      <w:i/>
      <w:iCs/>
      <w:sz w:val="26"/>
      <w:szCs w:val="26"/>
      <w:lang w:val="en-US" w:eastAsia="en-US" w:bidi="ar-SA"/>
    </w:rPr>
  </w:style>
  <w:style w:type="character" w:customStyle="1" w:styleId="Heading6Char">
    <w:name w:val="Heading 6 Char"/>
    <w:link w:val="Heading6"/>
    <w:uiPriority w:val="9"/>
    <w:rsid w:val="0075672B"/>
    <w:rPr>
      <w:b/>
      <w:bCs/>
      <w:sz w:val="22"/>
      <w:szCs w:val="22"/>
      <w:lang w:val="en-US" w:eastAsia="en-US" w:bidi="ar-SA"/>
    </w:rPr>
  </w:style>
  <w:style w:type="character" w:customStyle="1" w:styleId="Heading7Char">
    <w:name w:val="Heading 7 Char"/>
    <w:link w:val="Heading7"/>
    <w:uiPriority w:val="9"/>
    <w:semiHidden/>
    <w:rsid w:val="0075672B"/>
    <w:rPr>
      <w:rFonts w:ascii="Calibri" w:hAnsi="Calibri"/>
      <w:sz w:val="24"/>
      <w:szCs w:val="24"/>
      <w:lang w:val="en-US" w:eastAsia="en-US" w:bidi="ar-SA"/>
    </w:rPr>
  </w:style>
  <w:style w:type="character" w:customStyle="1" w:styleId="Heading8Char">
    <w:name w:val="Heading 8 Char"/>
    <w:link w:val="Heading8"/>
    <w:uiPriority w:val="9"/>
    <w:semiHidden/>
    <w:rsid w:val="0075672B"/>
    <w:rPr>
      <w:rFonts w:ascii="Calibri" w:hAnsi="Calibri"/>
      <w:i/>
      <w:iCs/>
      <w:sz w:val="24"/>
      <w:szCs w:val="24"/>
      <w:lang w:val="en-US" w:eastAsia="en-US" w:bidi="ar-SA"/>
    </w:rPr>
  </w:style>
  <w:style w:type="character" w:customStyle="1" w:styleId="Heading9Char">
    <w:name w:val="Heading 9 Char"/>
    <w:link w:val="Heading9"/>
    <w:uiPriority w:val="9"/>
    <w:semiHidden/>
    <w:rsid w:val="0075672B"/>
    <w:rPr>
      <w:rFonts w:ascii="Cambria" w:hAnsi="Cambria"/>
      <w:sz w:val="22"/>
      <w:szCs w:val="22"/>
      <w:lang w:val="en-US" w:eastAsia="en-US" w:bidi="ar-SA"/>
    </w:rPr>
  </w:style>
  <w:style w:type="paragraph" w:styleId="BodyTextIndent">
    <w:name w:val="Body Text Indent"/>
    <w:basedOn w:val="Normal"/>
    <w:pPr>
      <w:ind w:firstLine="720"/>
      <w:jc w:val="both"/>
    </w:pPr>
    <w:rPr>
      <w:rFonts w:ascii=".VnTime" w:hAnsi=".VnTime" w:cs=".VnTime"/>
      <w:sz w:val="28"/>
      <w:szCs w:val="28"/>
    </w:rPr>
  </w:style>
  <w:style w:type="paragraph" w:styleId="BodyText3">
    <w:name w:val="Body Text 3"/>
    <w:basedOn w:val="Normal"/>
    <w:pPr>
      <w:jc w:val="both"/>
    </w:pPr>
    <w:rPr>
      <w:rFonts w:ascii=".VnTime" w:hAnsi=".VnTime" w:cs=".VnTime"/>
      <w:sz w:val="28"/>
      <w:szCs w:val="28"/>
    </w:rPr>
  </w:style>
  <w:style w:type="paragraph" w:styleId="BalloonText">
    <w:name w:val="Balloon Text"/>
    <w:basedOn w:val="Normal"/>
    <w:link w:val="BalloonTextChar"/>
    <w:uiPriority w:val="99"/>
    <w:semiHidden/>
    <w:rsid w:val="00830F69"/>
    <w:rPr>
      <w:rFonts w:ascii="Tahoma" w:hAnsi="Tahoma" w:cs="Tahoma"/>
      <w:sz w:val="16"/>
      <w:szCs w:val="16"/>
    </w:rPr>
  </w:style>
  <w:style w:type="table" w:styleId="TableGrid">
    <w:name w:val="Table Grid"/>
    <w:basedOn w:val="TableNormal"/>
    <w:rsid w:val="005A5144"/>
    <w:rPr>
      <w:rFonts w:ascii="VNI-Centur" w:hAnsi="VNI-Centur" w:cs="VNI-Centu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Thnvnban1"/>
    <w:rsid w:val="0071051B"/>
    <w:rPr>
      <w:spacing w:val="-2"/>
      <w:sz w:val="25"/>
      <w:szCs w:val="25"/>
      <w:lang w:bidi="ar-SA"/>
    </w:rPr>
  </w:style>
  <w:style w:type="paragraph" w:customStyle="1" w:styleId="Thnvnban1">
    <w:name w:val="Thân văn bản1"/>
    <w:basedOn w:val="Normal"/>
    <w:link w:val="Bodytext"/>
    <w:rsid w:val="0071051B"/>
    <w:pPr>
      <w:widowControl w:val="0"/>
      <w:shd w:val="clear" w:color="auto" w:fill="FFFFFF"/>
      <w:spacing w:line="0" w:lineRule="atLeast"/>
    </w:pPr>
    <w:rPr>
      <w:rFonts w:ascii="Times New Roman" w:hAnsi="Times New Roman" w:cs="Times New Roman"/>
      <w:spacing w:val="-2"/>
      <w:sz w:val="25"/>
      <w:szCs w:val="25"/>
      <w:lang w:val="x-none" w:eastAsia="x-none"/>
    </w:rPr>
  </w:style>
  <w:style w:type="character" w:customStyle="1" w:styleId="BodytextBold">
    <w:name w:val="Body text + Bold"/>
    <w:aliases w:val="Spacing 0 pt,Body text + 12,5 pt,Bold,Body text + 16 pt,Footnote (2) + Not Bold,Footnote + Bold,Body text + 10 pt,5 pt2"/>
    <w:rsid w:val="0071051B"/>
    <w:rPr>
      <w:rFonts w:ascii="Times New Roman" w:eastAsia="Times New Roman" w:hAnsi="Times New Roman" w:cs="Times New Roman"/>
      <w:b/>
      <w:bCs/>
      <w:i w:val="0"/>
      <w:iCs w:val="0"/>
      <w:smallCaps w:val="0"/>
      <w:strike w:val="0"/>
      <w:color w:val="000000"/>
      <w:spacing w:val="-9"/>
      <w:w w:val="100"/>
      <w:position w:val="0"/>
      <w:sz w:val="25"/>
      <w:szCs w:val="25"/>
      <w:u w:val="none"/>
      <w:lang w:val="vi-VN" w:bidi="ar-SA"/>
    </w:rPr>
  </w:style>
  <w:style w:type="character" w:customStyle="1" w:styleId="Heading10">
    <w:name w:val="Heading #1_"/>
    <w:link w:val="Heading11"/>
    <w:rsid w:val="0071051B"/>
    <w:rPr>
      <w:spacing w:val="-2"/>
      <w:sz w:val="25"/>
      <w:szCs w:val="25"/>
      <w:lang w:bidi="ar-SA"/>
    </w:rPr>
  </w:style>
  <w:style w:type="paragraph" w:customStyle="1" w:styleId="Heading11">
    <w:name w:val="Heading #1"/>
    <w:basedOn w:val="Normal"/>
    <w:link w:val="Heading10"/>
    <w:rsid w:val="0071051B"/>
    <w:pPr>
      <w:widowControl w:val="0"/>
      <w:shd w:val="clear" w:color="auto" w:fill="FFFFFF"/>
      <w:spacing w:line="389" w:lineRule="exact"/>
      <w:outlineLvl w:val="0"/>
    </w:pPr>
    <w:rPr>
      <w:rFonts w:ascii="Times New Roman" w:hAnsi="Times New Roman" w:cs="Times New Roman"/>
      <w:spacing w:val="-2"/>
      <w:sz w:val="25"/>
      <w:szCs w:val="25"/>
      <w:lang w:val="x-none" w:eastAsia="x-none"/>
    </w:rPr>
  </w:style>
  <w:style w:type="character" w:customStyle="1" w:styleId="Bodytext8">
    <w:name w:val="Body text (8)_"/>
    <w:link w:val="Bodytext80"/>
    <w:rsid w:val="0071051B"/>
    <w:rPr>
      <w:spacing w:val="-1"/>
      <w:sz w:val="25"/>
      <w:szCs w:val="25"/>
      <w:lang w:bidi="ar-SA"/>
    </w:rPr>
  </w:style>
  <w:style w:type="paragraph" w:customStyle="1" w:styleId="Bodytext80">
    <w:name w:val="Body text (8)"/>
    <w:basedOn w:val="Normal"/>
    <w:link w:val="Bodytext8"/>
    <w:rsid w:val="0071051B"/>
    <w:pPr>
      <w:widowControl w:val="0"/>
      <w:shd w:val="clear" w:color="auto" w:fill="FFFFFF"/>
      <w:spacing w:line="389" w:lineRule="exact"/>
    </w:pPr>
    <w:rPr>
      <w:rFonts w:ascii="Times New Roman" w:hAnsi="Times New Roman" w:cs="Times New Roman"/>
      <w:spacing w:val="-1"/>
      <w:sz w:val="25"/>
      <w:szCs w:val="25"/>
      <w:lang w:val="x-none" w:eastAsia="x-none"/>
    </w:rPr>
  </w:style>
  <w:style w:type="character" w:customStyle="1" w:styleId="Bodytext8Spacing0pt">
    <w:name w:val="Body text (8) + Spacing 0 pt"/>
    <w:rsid w:val="0071051B"/>
    <w:rPr>
      <w:color w:val="000000"/>
      <w:spacing w:val="-2"/>
      <w:w w:val="100"/>
      <w:position w:val="0"/>
      <w:sz w:val="25"/>
      <w:szCs w:val="25"/>
      <w:lang w:val="vi-VN" w:bidi="ar-SA"/>
    </w:rPr>
  </w:style>
  <w:style w:type="character" w:customStyle="1" w:styleId="Bodytext2">
    <w:name w:val="Body text (2)_"/>
    <w:link w:val="Bodytext20"/>
    <w:rsid w:val="00CB3CB8"/>
    <w:rPr>
      <w:b/>
      <w:bCs/>
      <w:spacing w:val="2"/>
      <w:sz w:val="23"/>
      <w:szCs w:val="23"/>
      <w:lang w:bidi="ar-SA"/>
    </w:rPr>
  </w:style>
  <w:style w:type="paragraph" w:customStyle="1" w:styleId="Bodytext20">
    <w:name w:val="Body text (2)"/>
    <w:basedOn w:val="Normal"/>
    <w:link w:val="Bodytext2"/>
    <w:rsid w:val="00CB3CB8"/>
    <w:pPr>
      <w:widowControl w:val="0"/>
      <w:shd w:val="clear" w:color="auto" w:fill="FFFFFF"/>
      <w:spacing w:after="60" w:line="326" w:lineRule="exact"/>
      <w:jc w:val="center"/>
    </w:pPr>
    <w:rPr>
      <w:rFonts w:ascii="Times New Roman" w:hAnsi="Times New Roman" w:cs="Times New Roman"/>
      <w:b/>
      <w:bCs/>
      <w:spacing w:val="2"/>
      <w:sz w:val="23"/>
      <w:szCs w:val="23"/>
      <w:lang w:val="x-none" w:eastAsia="x-none"/>
    </w:rPr>
  </w:style>
  <w:style w:type="character" w:customStyle="1" w:styleId="Heading20">
    <w:name w:val="Heading #2_"/>
    <w:link w:val="Heading21"/>
    <w:rsid w:val="00CB3CB8"/>
    <w:rPr>
      <w:b/>
      <w:bCs/>
      <w:spacing w:val="-1"/>
      <w:sz w:val="27"/>
      <w:szCs w:val="27"/>
      <w:lang w:bidi="ar-SA"/>
    </w:rPr>
  </w:style>
  <w:style w:type="paragraph" w:customStyle="1" w:styleId="Heading21">
    <w:name w:val="Heading #2"/>
    <w:basedOn w:val="Normal"/>
    <w:link w:val="Heading20"/>
    <w:rsid w:val="00CB3CB8"/>
    <w:pPr>
      <w:widowControl w:val="0"/>
      <w:shd w:val="clear" w:color="auto" w:fill="FFFFFF"/>
      <w:spacing w:before="300" w:after="120" w:line="0" w:lineRule="atLeast"/>
      <w:ind w:firstLine="560"/>
      <w:jc w:val="both"/>
      <w:outlineLvl w:val="1"/>
    </w:pPr>
    <w:rPr>
      <w:rFonts w:ascii="Times New Roman" w:hAnsi="Times New Roman" w:cs="Times New Roman"/>
      <w:b/>
      <w:bCs/>
      <w:spacing w:val="-1"/>
      <w:sz w:val="27"/>
      <w:szCs w:val="27"/>
      <w:lang w:val="x-none" w:eastAsia="x-none"/>
    </w:rPr>
  </w:style>
  <w:style w:type="character" w:customStyle="1" w:styleId="Bodytext6">
    <w:name w:val="Body text (6)_"/>
    <w:link w:val="Bodytext60"/>
    <w:rsid w:val="00CB3CB8"/>
    <w:rPr>
      <w:b/>
      <w:bCs/>
      <w:spacing w:val="-1"/>
      <w:sz w:val="27"/>
      <w:szCs w:val="27"/>
      <w:lang w:bidi="ar-SA"/>
    </w:rPr>
  </w:style>
  <w:style w:type="paragraph" w:customStyle="1" w:styleId="Bodytext60">
    <w:name w:val="Body text (6)"/>
    <w:basedOn w:val="Normal"/>
    <w:link w:val="Bodytext6"/>
    <w:rsid w:val="00CB3CB8"/>
    <w:pPr>
      <w:widowControl w:val="0"/>
      <w:shd w:val="clear" w:color="auto" w:fill="FFFFFF"/>
      <w:spacing w:line="0" w:lineRule="atLeast"/>
      <w:ind w:firstLine="560"/>
      <w:jc w:val="both"/>
    </w:pPr>
    <w:rPr>
      <w:rFonts w:ascii="Times New Roman" w:hAnsi="Times New Roman" w:cs="Times New Roman"/>
      <w:b/>
      <w:bCs/>
      <w:spacing w:val="-1"/>
      <w:sz w:val="27"/>
      <w:szCs w:val="27"/>
      <w:lang w:val="x-none" w:eastAsia="x-none"/>
    </w:rPr>
  </w:style>
  <w:style w:type="character" w:customStyle="1" w:styleId="Heading30">
    <w:name w:val="Heading #3_"/>
    <w:link w:val="Heading31"/>
    <w:rsid w:val="00AA01FD"/>
    <w:rPr>
      <w:b/>
      <w:bCs/>
      <w:spacing w:val="2"/>
      <w:sz w:val="23"/>
      <w:szCs w:val="23"/>
      <w:lang w:bidi="ar-SA"/>
    </w:rPr>
  </w:style>
  <w:style w:type="paragraph" w:customStyle="1" w:styleId="Heading31">
    <w:name w:val="Heading #3"/>
    <w:basedOn w:val="Normal"/>
    <w:link w:val="Heading30"/>
    <w:rsid w:val="00AA01FD"/>
    <w:pPr>
      <w:widowControl w:val="0"/>
      <w:shd w:val="clear" w:color="auto" w:fill="FFFFFF"/>
      <w:spacing w:line="0" w:lineRule="atLeast"/>
      <w:ind w:firstLine="560"/>
      <w:jc w:val="both"/>
      <w:outlineLvl w:val="2"/>
    </w:pPr>
    <w:rPr>
      <w:rFonts w:ascii="Times New Roman" w:hAnsi="Times New Roman" w:cs="Times New Roman"/>
      <w:b/>
      <w:bCs/>
      <w:spacing w:val="2"/>
      <w:sz w:val="23"/>
      <w:szCs w:val="23"/>
      <w:lang w:val="x-none" w:eastAsia="x-none"/>
    </w:rPr>
  </w:style>
  <w:style w:type="character" w:customStyle="1" w:styleId="BodytextGungsuh">
    <w:name w:val="Body text + Gungsuh"/>
    <w:aliases w:val="19 pt,Italic,Spacing -2 pt,Body text + Candara,Italic3"/>
    <w:rsid w:val="00AA01FD"/>
    <w:rPr>
      <w:rFonts w:ascii="Gungsuh" w:eastAsia="Gungsuh" w:hAnsi="Gungsuh" w:cs="Gungsuh"/>
      <w:b w:val="0"/>
      <w:bCs w:val="0"/>
      <w:i/>
      <w:iCs/>
      <w:smallCaps w:val="0"/>
      <w:strike w:val="0"/>
      <w:color w:val="000000"/>
      <w:spacing w:val="-59"/>
      <w:w w:val="100"/>
      <w:position w:val="0"/>
      <w:sz w:val="38"/>
      <w:szCs w:val="38"/>
      <w:u w:val="none"/>
      <w:lang w:val="vi-VN" w:bidi="ar-SA"/>
    </w:rPr>
  </w:style>
  <w:style w:type="paragraph" w:styleId="Footer">
    <w:name w:val="footer"/>
    <w:basedOn w:val="Normal"/>
    <w:link w:val="FooterChar"/>
    <w:uiPriority w:val="99"/>
    <w:rsid w:val="00CB4DEF"/>
    <w:pPr>
      <w:tabs>
        <w:tab w:val="center" w:pos="4320"/>
        <w:tab w:val="right" w:pos="8640"/>
      </w:tabs>
    </w:pPr>
  </w:style>
  <w:style w:type="character" w:customStyle="1" w:styleId="FooterChar">
    <w:name w:val="Footer Char"/>
    <w:link w:val="Footer"/>
    <w:uiPriority w:val="99"/>
    <w:rsid w:val="0075672B"/>
    <w:rPr>
      <w:rFonts w:ascii="VNI-Centur" w:hAnsi="VNI-Centur" w:cs="VNI-Centur"/>
      <w:sz w:val="26"/>
      <w:szCs w:val="26"/>
      <w:lang w:val="en-US" w:eastAsia="en-US" w:bidi="ar-SA"/>
    </w:rPr>
  </w:style>
  <w:style w:type="character" w:styleId="PageNumber">
    <w:name w:val="page number"/>
    <w:basedOn w:val="DefaultParagraphFont"/>
    <w:rsid w:val="00CB4DEF"/>
  </w:style>
  <w:style w:type="paragraph" w:styleId="Header">
    <w:name w:val="header"/>
    <w:basedOn w:val="Normal"/>
    <w:link w:val="HeaderChar"/>
    <w:uiPriority w:val="99"/>
    <w:rsid w:val="00CB4DEF"/>
    <w:pPr>
      <w:tabs>
        <w:tab w:val="center" w:pos="4320"/>
        <w:tab w:val="right" w:pos="8640"/>
      </w:tabs>
    </w:pPr>
  </w:style>
  <w:style w:type="character" w:customStyle="1" w:styleId="HeaderChar">
    <w:name w:val="Header Char"/>
    <w:link w:val="Header"/>
    <w:uiPriority w:val="99"/>
    <w:rsid w:val="0075672B"/>
    <w:rPr>
      <w:rFonts w:ascii="VNI-Centur" w:hAnsi="VNI-Centur" w:cs="VNI-Centur"/>
      <w:sz w:val="26"/>
      <w:szCs w:val="26"/>
      <w:lang w:val="en-US" w:eastAsia="en-US" w:bidi="ar-SA"/>
    </w:rPr>
  </w:style>
  <w:style w:type="character" w:customStyle="1" w:styleId="Footnote">
    <w:name w:val="Footnote_"/>
    <w:link w:val="Footnote0"/>
    <w:rsid w:val="00287D42"/>
    <w:rPr>
      <w:sz w:val="25"/>
      <w:szCs w:val="25"/>
      <w:lang w:bidi="ar-SA"/>
    </w:rPr>
  </w:style>
  <w:style w:type="paragraph" w:customStyle="1" w:styleId="Footnote0">
    <w:name w:val="Footnote"/>
    <w:basedOn w:val="Normal"/>
    <w:link w:val="Footnote"/>
    <w:rsid w:val="00287D42"/>
    <w:pPr>
      <w:widowControl w:val="0"/>
      <w:shd w:val="clear" w:color="auto" w:fill="FFFFFF"/>
      <w:spacing w:line="322" w:lineRule="exact"/>
      <w:ind w:hanging="1020"/>
      <w:jc w:val="right"/>
    </w:pPr>
    <w:rPr>
      <w:rFonts w:ascii="Times New Roman" w:hAnsi="Times New Roman" w:cs="Times New Roman"/>
      <w:sz w:val="25"/>
      <w:szCs w:val="25"/>
      <w:lang w:val="x-none" w:eastAsia="x-none"/>
    </w:rPr>
  </w:style>
  <w:style w:type="character" w:customStyle="1" w:styleId="Footnote2">
    <w:name w:val="Footnote (2)_"/>
    <w:link w:val="Footnote20"/>
    <w:rsid w:val="00287D42"/>
    <w:rPr>
      <w:b/>
      <w:bCs/>
      <w:spacing w:val="3"/>
      <w:sz w:val="25"/>
      <w:szCs w:val="25"/>
      <w:lang w:bidi="ar-SA"/>
    </w:rPr>
  </w:style>
  <w:style w:type="paragraph" w:customStyle="1" w:styleId="Footnote20">
    <w:name w:val="Footnote (2)"/>
    <w:basedOn w:val="Normal"/>
    <w:link w:val="Footnote2"/>
    <w:rsid w:val="00287D42"/>
    <w:pPr>
      <w:widowControl w:val="0"/>
      <w:shd w:val="clear" w:color="auto" w:fill="FFFFFF"/>
      <w:spacing w:before="420" w:line="379" w:lineRule="exact"/>
      <w:ind w:firstLine="560"/>
      <w:jc w:val="both"/>
    </w:pPr>
    <w:rPr>
      <w:rFonts w:ascii="Times New Roman" w:hAnsi="Times New Roman" w:cs="Times New Roman"/>
      <w:b/>
      <w:bCs/>
      <w:spacing w:val="3"/>
      <w:sz w:val="25"/>
      <w:szCs w:val="25"/>
      <w:lang w:val="x-none" w:eastAsia="x-none"/>
    </w:rPr>
  </w:style>
  <w:style w:type="character" w:customStyle="1" w:styleId="Bodytext30">
    <w:name w:val="Body text (3)_"/>
    <w:link w:val="Bodytext31"/>
    <w:rsid w:val="004D4F9D"/>
    <w:rPr>
      <w:i/>
      <w:iCs/>
      <w:sz w:val="25"/>
      <w:szCs w:val="25"/>
      <w:lang w:bidi="ar-SA"/>
    </w:rPr>
  </w:style>
  <w:style w:type="paragraph" w:customStyle="1" w:styleId="Bodytext31">
    <w:name w:val="Body text (3)"/>
    <w:basedOn w:val="Normal"/>
    <w:link w:val="Bodytext30"/>
    <w:rsid w:val="004D4F9D"/>
    <w:pPr>
      <w:widowControl w:val="0"/>
      <w:shd w:val="clear" w:color="auto" w:fill="FFFFFF"/>
      <w:spacing w:before="60" w:after="60" w:line="240" w:lineRule="atLeast"/>
    </w:pPr>
    <w:rPr>
      <w:rFonts w:ascii="Times New Roman" w:hAnsi="Times New Roman" w:cs="Times New Roman"/>
      <w:i/>
      <w:iCs/>
      <w:sz w:val="25"/>
      <w:szCs w:val="25"/>
      <w:lang w:val="x-none" w:eastAsia="x-none"/>
    </w:rPr>
  </w:style>
  <w:style w:type="character" w:customStyle="1" w:styleId="Bodytext3NotItalic">
    <w:name w:val="Body text (3) + Not Italic"/>
    <w:basedOn w:val="Bodytext30"/>
    <w:rsid w:val="004D4F9D"/>
    <w:rPr>
      <w:i/>
      <w:iCs/>
      <w:sz w:val="25"/>
      <w:szCs w:val="25"/>
      <w:lang w:bidi="ar-SA"/>
    </w:rPr>
  </w:style>
  <w:style w:type="paragraph" w:customStyle="1" w:styleId="Bodytext1">
    <w:name w:val="Body text1"/>
    <w:basedOn w:val="Normal"/>
    <w:rsid w:val="004D4F9D"/>
    <w:pPr>
      <w:widowControl w:val="0"/>
      <w:shd w:val="clear" w:color="auto" w:fill="FFFFFF"/>
      <w:spacing w:line="293" w:lineRule="exact"/>
    </w:pPr>
    <w:rPr>
      <w:rFonts w:ascii="Times New Roman" w:eastAsia="Courier New" w:hAnsi="Times New Roman" w:cs="Times New Roman"/>
      <w:sz w:val="25"/>
      <w:szCs w:val="25"/>
      <w:lang w:val="vi-VN"/>
    </w:rPr>
  </w:style>
  <w:style w:type="character" w:customStyle="1" w:styleId="Picturecaption2Exact">
    <w:name w:val="Picture caption (2) Exact"/>
    <w:link w:val="Picturecaption2"/>
    <w:rsid w:val="004E6912"/>
    <w:rPr>
      <w:b/>
      <w:bCs/>
      <w:spacing w:val="5"/>
      <w:sz w:val="25"/>
      <w:szCs w:val="25"/>
      <w:lang w:bidi="ar-SA"/>
    </w:rPr>
  </w:style>
  <w:style w:type="paragraph" w:customStyle="1" w:styleId="Picturecaption2">
    <w:name w:val="Picture caption (2)"/>
    <w:basedOn w:val="Normal"/>
    <w:link w:val="Picturecaption2Exact"/>
    <w:rsid w:val="004E6912"/>
    <w:pPr>
      <w:widowControl w:val="0"/>
      <w:shd w:val="clear" w:color="auto" w:fill="FFFFFF"/>
      <w:spacing w:line="240" w:lineRule="atLeast"/>
    </w:pPr>
    <w:rPr>
      <w:rFonts w:ascii="Times New Roman" w:hAnsi="Times New Roman" w:cs="Times New Roman"/>
      <w:b/>
      <w:bCs/>
      <w:spacing w:val="5"/>
      <w:sz w:val="25"/>
      <w:szCs w:val="25"/>
      <w:lang w:val="x-none" w:eastAsia="x-none"/>
    </w:rPr>
  </w:style>
  <w:style w:type="paragraph" w:customStyle="1" w:styleId="Char">
    <w:name w:val="Char"/>
    <w:autoRedefine/>
    <w:rsid w:val="009E34D5"/>
    <w:pPr>
      <w:tabs>
        <w:tab w:val="left" w:pos="1152"/>
      </w:tabs>
      <w:spacing w:before="120" w:after="120" w:line="312" w:lineRule="auto"/>
    </w:pPr>
    <w:rPr>
      <w:rFonts w:ascii="Arial" w:hAnsi="Arial" w:cs="Arial"/>
      <w:sz w:val="26"/>
      <w:szCs w:val="26"/>
      <w:lang w:val="en-US" w:eastAsia="en-US"/>
    </w:rPr>
  </w:style>
  <w:style w:type="paragraph" w:styleId="ListParagraph">
    <w:name w:val="List Paragraph"/>
    <w:aliases w:val="List Paragraph 1,List A,Nội dung,List Paragraph1,List Paragraph11,tieu de phu 1,List Paragraph3,Ðoạn cDanh sách,Párrafo de lista1,N,liet k,Ha,vinh 1,bullet 1,bullet,Dot 1,Citation List,List Paragraph-rfp content,VNA - List Paragraph,1."/>
    <w:basedOn w:val="Normal"/>
    <w:link w:val="ListParagraphChar"/>
    <w:uiPriority w:val="34"/>
    <w:qFormat/>
    <w:rsid w:val="0006252A"/>
    <w:pPr>
      <w:spacing w:after="200" w:line="276" w:lineRule="auto"/>
      <w:ind w:left="720"/>
      <w:contextualSpacing/>
    </w:pPr>
    <w:rPr>
      <w:rFonts w:ascii="Times New Roman" w:eastAsia="Calibri" w:hAnsi="Times New Roman" w:cs="Times New Roman"/>
      <w:b/>
      <w:bCs/>
      <w:color w:val="0000FF"/>
      <w:sz w:val="28"/>
      <w:szCs w:val="28"/>
    </w:rPr>
  </w:style>
  <w:style w:type="paragraph" w:customStyle="1" w:styleId="Default">
    <w:name w:val="Default"/>
    <w:rsid w:val="00D958D2"/>
    <w:pPr>
      <w:autoSpaceDE w:val="0"/>
      <w:autoSpaceDN w:val="0"/>
      <w:adjustRightInd w:val="0"/>
    </w:pPr>
    <w:rPr>
      <w:color w:val="000000"/>
      <w:sz w:val="24"/>
      <w:szCs w:val="24"/>
      <w:lang w:val="en-US" w:eastAsia="en-US"/>
    </w:rPr>
  </w:style>
  <w:style w:type="paragraph" w:styleId="NoSpacing">
    <w:name w:val="No Spacing"/>
    <w:qFormat/>
    <w:rsid w:val="00F92BFB"/>
    <w:rPr>
      <w:lang w:val="en-US" w:eastAsia="en-US"/>
    </w:rPr>
  </w:style>
  <w:style w:type="paragraph" w:styleId="Title">
    <w:name w:val="Title"/>
    <w:basedOn w:val="Normal"/>
    <w:next w:val="Normal"/>
    <w:link w:val="TitleChar"/>
    <w:qFormat/>
    <w:rsid w:val="0075672B"/>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itleChar">
    <w:name w:val="Title Char"/>
    <w:link w:val="Title"/>
    <w:rsid w:val="0075672B"/>
    <w:rPr>
      <w:rFonts w:ascii="Cambria" w:hAnsi="Cambria"/>
      <w:color w:val="17365D"/>
      <w:spacing w:val="5"/>
      <w:kern w:val="28"/>
      <w:sz w:val="52"/>
      <w:szCs w:val="52"/>
      <w:lang w:val="en-US" w:eastAsia="en-US" w:bidi="ar-SA"/>
    </w:r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unhideWhenUsed/>
    <w:rsid w:val="0075672B"/>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rsid w:val="0075672B"/>
  </w:style>
  <w:style w:type="character" w:styleId="Strong">
    <w:name w:val="Strong"/>
    <w:qFormat/>
    <w:rsid w:val="0075672B"/>
    <w:rPr>
      <w:b/>
      <w:bCs/>
    </w:rPr>
  </w:style>
  <w:style w:type="character" w:customStyle="1" w:styleId="BodyTextChar">
    <w:name w:val="Body Text Char"/>
    <w:link w:val="BodyText0"/>
    <w:locked/>
    <w:rsid w:val="0075672B"/>
    <w:rPr>
      <w:rFonts w:ascii=".VnTime" w:hAnsi=".VnTime"/>
      <w:sz w:val="28"/>
      <w:szCs w:val="28"/>
      <w:lang w:val="en-GB" w:bidi="ar-SA"/>
    </w:rPr>
  </w:style>
  <w:style w:type="paragraph" w:styleId="BodyText0">
    <w:name w:val="Body Text"/>
    <w:basedOn w:val="Normal"/>
    <w:link w:val="BodyTextChar"/>
    <w:rsid w:val="0075672B"/>
    <w:pPr>
      <w:autoSpaceDE w:val="0"/>
      <w:autoSpaceDN w:val="0"/>
      <w:jc w:val="both"/>
    </w:pPr>
    <w:rPr>
      <w:rFonts w:ascii=".VnTime" w:hAnsi=".VnTime" w:cs="Times New Roman"/>
      <w:sz w:val="28"/>
      <w:szCs w:val="28"/>
      <w:lang w:val="en-GB" w:eastAsia="x-none"/>
    </w:rPr>
  </w:style>
  <w:style w:type="paragraph" w:styleId="ListBullet">
    <w:name w:val="List Bullet"/>
    <w:basedOn w:val="Normal"/>
    <w:rsid w:val="008A4D73"/>
    <w:pPr>
      <w:numPr>
        <w:numId w:val="1"/>
      </w:numPr>
    </w:pPr>
  </w:style>
  <w:style w:type="character" w:styleId="Hyperlink">
    <w:name w:val="Hyperlink"/>
    <w:uiPriority w:val="99"/>
    <w:rsid w:val="00751712"/>
    <w:rPr>
      <w:color w:val="0000FF"/>
      <w:u w:val="single"/>
    </w:rPr>
  </w:style>
  <w:style w:type="paragraph" w:customStyle="1" w:styleId="CharCharCharChar">
    <w:name w:val="Char Char Char Char"/>
    <w:basedOn w:val="Normal"/>
    <w:rsid w:val="008B5797"/>
    <w:pPr>
      <w:spacing w:after="160" w:line="240" w:lineRule="exact"/>
    </w:pPr>
    <w:rPr>
      <w:rFonts w:ascii="Verdana" w:hAnsi="Verdana" w:cs="Times New Roman"/>
      <w:sz w:val="20"/>
      <w:szCs w:val="20"/>
    </w:rPr>
  </w:style>
  <w:style w:type="character" w:customStyle="1" w:styleId="ListParagraphChar">
    <w:name w:val="List Paragraph Char"/>
    <w:aliases w:val="List Paragraph 1 Char,List A Char,Nội dung Char,List Paragraph1 Char,List Paragraph11 Char,tieu de phu 1 Char,List Paragraph3 Char,Ðoạn cDanh sách Char,Párrafo de lista1 Char,N Char,liet k Char,Ha Char,vinh 1 Char,bullet 1 Char"/>
    <w:link w:val="ListParagraph"/>
    <w:uiPriority w:val="34"/>
    <w:qFormat/>
    <w:locked/>
    <w:rsid w:val="000C751D"/>
    <w:rPr>
      <w:rFonts w:eastAsia="Calibri"/>
      <w:b/>
      <w:bCs/>
      <w:color w:val="0000FF"/>
      <w:sz w:val="28"/>
      <w:szCs w:val="28"/>
      <w:lang w:val="en-US" w:eastAsia="en-US"/>
    </w:rPr>
  </w:style>
  <w:style w:type="paragraph" w:customStyle="1" w:styleId="Noidung">
    <w:name w:val="Noi dung"/>
    <w:basedOn w:val="Normal"/>
    <w:rsid w:val="000C751D"/>
    <w:pPr>
      <w:overflowPunct w:val="0"/>
      <w:autoSpaceDE w:val="0"/>
      <w:autoSpaceDN w:val="0"/>
      <w:adjustRightInd w:val="0"/>
      <w:spacing w:before="120"/>
      <w:ind w:firstLine="567"/>
      <w:jc w:val="both"/>
      <w:textAlignment w:val="baseline"/>
    </w:pPr>
    <w:rPr>
      <w:rFonts w:ascii="Times New Roman" w:hAnsi="Times New Roman" w:cs="Times New Roman"/>
      <w:sz w:val="28"/>
      <w:szCs w:val="28"/>
    </w:rPr>
  </w:style>
  <w:style w:type="paragraph" w:styleId="Caption">
    <w:name w:val="caption"/>
    <w:basedOn w:val="Normal"/>
    <w:next w:val="Normal"/>
    <w:uiPriority w:val="35"/>
    <w:unhideWhenUsed/>
    <w:qFormat/>
    <w:rsid w:val="000C751D"/>
    <w:pPr>
      <w:spacing w:after="200"/>
    </w:pPr>
    <w:rPr>
      <w:rFonts w:ascii="Calibri" w:eastAsia="Calibri" w:hAnsi="Calibri" w:cs="Times New Roman"/>
      <w:i/>
      <w:iCs/>
      <w:color w:val="44546A"/>
      <w:sz w:val="18"/>
      <w:szCs w:val="18"/>
    </w:rPr>
  </w:style>
  <w:style w:type="character" w:customStyle="1" w:styleId="UnresolvedMention1">
    <w:name w:val="Unresolved Mention1"/>
    <w:uiPriority w:val="99"/>
    <w:semiHidden/>
    <w:unhideWhenUsed/>
    <w:rsid w:val="000C751D"/>
    <w:rPr>
      <w:color w:val="605E5C"/>
      <w:shd w:val="clear" w:color="auto" w:fill="E1DFDD"/>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unhideWhenUsed/>
    <w:qFormat/>
    <w:rsid w:val="000C751D"/>
    <w:pPr>
      <w:suppressAutoHyphens/>
    </w:pPr>
    <w:rPr>
      <w:rFonts w:ascii="Times New Roman" w:hAnsi="Times New Roman" w:cs="Times New Roman"/>
      <w:sz w:val="20"/>
      <w:szCs w:val="20"/>
      <w:lang w:eastAsia="ar-SA"/>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link w:val="FootnoteText"/>
    <w:uiPriority w:val="99"/>
    <w:qFormat/>
    <w:rsid w:val="000C751D"/>
    <w:rPr>
      <w:lang w:val="en-US" w:eastAsia="ar-SA"/>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0C751D"/>
    <w:rPr>
      <w:vertAlign w:val="superscript"/>
    </w:rPr>
  </w:style>
  <w:style w:type="paragraph" w:styleId="TOC1">
    <w:name w:val="toc 1"/>
    <w:basedOn w:val="Normal"/>
    <w:next w:val="Normal"/>
    <w:autoRedefine/>
    <w:uiPriority w:val="39"/>
    <w:unhideWhenUsed/>
    <w:rsid w:val="000C751D"/>
    <w:pPr>
      <w:spacing w:after="100" w:line="259" w:lineRule="auto"/>
    </w:pPr>
    <w:rPr>
      <w:rFonts w:ascii="Calibri" w:eastAsia="Calibri" w:hAnsi="Calibri" w:cs="Times New Roman"/>
      <w:sz w:val="22"/>
      <w:szCs w:val="22"/>
    </w:rPr>
  </w:style>
  <w:style w:type="paragraph" w:styleId="TOC2">
    <w:name w:val="toc 2"/>
    <w:basedOn w:val="Normal"/>
    <w:next w:val="Normal"/>
    <w:autoRedefine/>
    <w:uiPriority w:val="39"/>
    <w:unhideWhenUsed/>
    <w:rsid w:val="000C751D"/>
    <w:pPr>
      <w:spacing w:after="100" w:line="259" w:lineRule="auto"/>
      <w:ind w:left="220"/>
    </w:pPr>
    <w:rPr>
      <w:rFonts w:ascii="Calibri" w:eastAsia="Calibri" w:hAnsi="Calibri" w:cs="Times New Roman"/>
      <w:sz w:val="22"/>
      <w:szCs w:val="22"/>
    </w:rPr>
  </w:style>
  <w:style w:type="paragraph" w:styleId="TOC3">
    <w:name w:val="toc 3"/>
    <w:basedOn w:val="Normal"/>
    <w:next w:val="Normal"/>
    <w:autoRedefine/>
    <w:uiPriority w:val="39"/>
    <w:unhideWhenUsed/>
    <w:rsid w:val="000C751D"/>
    <w:pPr>
      <w:spacing w:after="100" w:line="259" w:lineRule="auto"/>
      <w:ind w:left="440"/>
    </w:pPr>
    <w:rPr>
      <w:rFonts w:ascii="Calibri" w:eastAsia="Calibri" w:hAnsi="Calibri" w:cs="Times New Roman"/>
      <w:sz w:val="22"/>
      <w:szCs w:val="22"/>
    </w:rPr>
  </w:style>
  <w:style w:type="paragraph" w:styleId="TableofFigures">
    <w:name w:val="table of figures"/>
    <w:basedOn w:val="Normal"/>
    <w:next w:val="Normal"/>
    <w:uiPriority w:val="99"/>
    <w:unhideWhenUsed/>
    <w:rsid w:val="000C751D"/>
    <w:pPr>
      <w:spacing w:line="259" w:lineRule="auto"/>
    </w:pPr>
    <w:rPr>
      <w:rFonts w:ascii="Calibri" w:eastAsia="Calibri" w:hAnsi="Calibri" w:cs="Times New Roman"/>
      <w:sz w:val="22"/>
      <w:szCs w:val="22"/>
    </w:rPr>
  </w:style>
  <w:style w:type="character" w:customStyle="1" w:styleId="BalloonTextChar">
    <w:name w:val="Balloon Text Char"/>
    <w:link w:val="BalloonText"/>
    <w:uiPriority w:val="99"/>
    <w:semiHidden/>
    <w:rsid w:val="000C751D"/>
    <w:rPr>
      <w:rFonts w:ascii="Tahoma" w:hAnsi="Tahoma" w:cs="Tahoma"/>
      <w:sz w:val="16"/>
      <w:szCs w:val="16"/>
      <w:lang w:val="en-US" w:eastAsia="en-US"/>
    </w:rPr>
  </w:style>
  <w:style w:type="paragraph" w:styleId="Revision">
    <w:name w:val="Revision"/>
    <w:hidden/>
    <w:uiPriority w:val="99"/>
    <w:semiHidden/>
    <w:rsid w:val="00675AB2"/>
    <w:rPr>
      <w:rFonts w:ascii="VNI-Centur" w:hAnsi="VNI-Centur" w:cs="VNI-Centur"/>
      <w:sz w:val="26"/>
      <w:szCs w:val="26"/>
      <w:lang w:val="en-US" w:eastAsia="en-US"/>
    </w:rPr>
  </w:style>
  <w:style w:type="character" w:customStyle="1" w:styleId="UnresolvedMention2">
    <w:name w:val="Unresolved Mention2"/>
    <w:basedOn w:val="DefaultParagraphFont"/>
    <w:uiPriority w:val="99"/>
    <w:semiHidden/>
    <w:unhideWhenUsed/>
    <w:rsid w:val="003B25BD"/>
    <w:rPr>
      <w:color w:val="605E5C"/>
      <w:shd w:val="clear" w:color="auto" w:fill="E1DFDD"/>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1"/>
    <w:link w:val="NormalWeb"/>
    <w:rsid w:val="008F164F"/>
    <w:rPr>
      <w:sz w:val="24"/>
      <w:szCs w:val="24"/>
      <w:lang w:val="en-US" w:eastAsia="en-US"/>
    </w:rPr>
  </w:style>
  <w:style w:type="paragraph" w:styleId="BodyText21">
    <w:name w:val="Body Text 2"/>
    <w:basedOn w:val="Normal"/>
    <w:link w:val="BodyText2Char"/>
    <w:uiPriority w:val="99"/>
    <w:rsid w:val="00E66431"/>
    <w:pPr>
      <w:spacing w:after="120" w:line="480" w:lineRule="auto"/>
    </w:pPr>
    <w:rPr>
      <w:rFonts w:ascii="Calibri" w:eastAsia="Calibri" w:hAnsi="Calibri" w:cs="Calibri"/>
      <w:sz w:val="22"/>
      <w:szCs w:val="22"/>
    </w:rPr>
  </w:style>
  <w:style w:type="character" w:customStyle="1" w:styleId="BodyText2Char">
    <w:name w:val="Body Text 2 Char"/>
    <w:basedOn w:val="DefaultParagraphFont"/>
    <w:link w:val="BodyText21"/>
    <w:uiPriority w:val="99"/>
    <w:rsid w:val="00E66431"/>
    <w:rPr>
      <w:rFonts w:ascii="Calibri" w:eastAsia="Calibri" w:hAnsi="Calibri" w:cs="Calibri"/>
      <w:sz w:val="22"/>
      <w:szCs w:val="22"/>
      <w:lang w:val="en-US" w:eastAsia="en-US"/>
    </w:rPr>
  </w:style>
  <w:style w:type="character" w:styleId="CommentReference">
    <w:name w:val="annotation reference"/>
    <w:basedOn w:val="DefaultParagraphFont"/>
    <w:uiPriority w:val="99"/>
    <w:semiHidden/>
    <w:unhideWhenUsed/>
    <w:rsid w:val="004D5ABF"/>
    <w:rPr>
      <w:sz w:val="16"/>
      <w:szCs w:val="16"/>
    </w:rPr>
  </w:style>
  <w:style w:type="paragraph" w:styleId="CommentText">
    <w:name w:val="annotation text"/>
    <w:basedOn w:val="Normal"/>
    <w:link w:val="CommentTextChar"/>
    <w:uiPriority w:val="99"/>
    <w:semiHidden/>
    <w:unhideWhenUsed/>
    <w:rsid w:val="004D5ABF"/>
    <w:rPr>
      <w:sz w:val="20"/>
      <w:szCs w:val="20"/>
    </w:rPr>
  </w:style>
  <w:style w:type="character" w:customStyle="1" w:styleId="CommentTextChar">
    <w:name w:val="Comment Text Char"/>
    <w:basedOn w:val="DefaultParagraphFont"/>
    <w:link w:val="CommentText"/>
    <w:uiPriority w:val="99"/>
    <w:semiHidden/>
    <w:rsid w:val="004D5ABF"/>
    <w:rPr>
      <w:rFonts w:ascii="VNI-Centur" w:hAnsi="VNI-Centur" w:cs="VNI-Centur"/>
      <w:lang w:val="en-US" w:eastAsia="en-US"/>
    </w:rPr>
  </w:style>
  <w:style w:type="paragraph" w:styleId="CommentSubject">
    <w:name w:val="annotation subject"/>
    <w:basedOn w:val="CommentText"/>
    <w:next w:val="CommentText"/>
    <w:link w:val="CommentSubjectChar"/>
    <w:uiPriority w:val="99"/>
    <w:semiHidden/>
    <w:unhideWhenUsed/>
    <w:rsid w:val="004D5ABF"/>
    <w:rPr>
      <w:b/>
      <w:bCs/>
    </w:rPr>
  </w:style>
  <w:style w:type="character" w:customStyle="1" w:styleId="CommentSubjectChar">
    <w:name w:val="Comment Subject Char"/>
    <w:basedOn w:val="CommentTextChar"/>
    <w:link w:val="CommentSubject"/>
    <w:uiPriority w:val="99"/>
    <w:semiHidden/>
    <w:rsid w:val="004D5ABF"/>
    <w:rPr>
      <w:rFonts w:ascii="VNI-Centur" w:hAnsi="VNI-Centur" w:cs="VNI-Centur"/>
      <w:b/>
      <w:bCs/>
      <w:lang w:val="en-US" w:eastAsia="en-US"/>
    </w:rPr>
  </w:style>
  <w:style w:type="character" w:customStyle="1" w:styleId="title-t1">
    <w:name w:val="title-t1"/>
    <w:rsid w:val="002D791D"/>
  </w:style>
  <w:style w:type="paragraph" w:customStyle="1" w:styleId="BVIfnrCarCar">
    <w:name w:val="BVI fnr Car Car"/>
    <w:aliases w:val="BVI fnr Car,BVI fnr Car Car Car Car Char"/>
    <w:basedOn w:val="Normal"/>
    <w:link w:val="FootnoteReference"/>
    <w:uiPriority w:val="99"/>
    <w:qFormat/>
    <w:rsid w:val="00A715A6"/>
    <w:pPr>
      <w:spacing w:after="160" w:line="240" w:lineRule="exact"/>
    </w:pPr>
    <w:rPr>
      <w:rFonts w:ascii="Times New Roman" w:hAnsi="Times New Roman" w:cs="Times New Roman"/>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2847">
      <w:bodyDiv w:val="1"/>
      <w:marLeft w:val="0"/>
      <w:marRight w:val="0"/>
      <w:marTop w:val="0"/>
      <w:marBottom w:val="0"/>
      <w:divBdr>
        <w:top w:val="none" w:sz="0" w:space="0" w:color="auto"/>
        <w:left w:val="none" w:sz="0" w:space="0" w:color="auto"/>
        <w:bottom w:val="none" w:sz="0" w:space="0" w:color="auto"/>
        <w:right w:val="none" w:sz="0" w:space="0" w:color="auto"/>
      </w:divBdr>
    </w:div>
    <w:div w:id="66264800">
      <w:bodyDiv w:val="1"/>
      <w:marLeft w:val="0"/>
      <w:marRight w:val="0"/>
      <w:marTop w:val="0"/>
      <w:marBottom w:val="0"/>
      <w:divBdr>
        <w:top w:val="none" w:sz="0" w:space="0" w:color="auto"/>
        <w:left w:val="none" w:sz="0" w:space="0" w:color="auto"/>
        <w:bottom w:val="none" w:sz="0" w:space="0" w:color="auto"/>
        <w:right w:val="none" w:sz="0" w:space="0" w:color="auto"/>
      </w:divBdr>
    </w:div>
    <w:div w:id="207885582">
      <w:bodyDiv w:val="1"/>
      <w:marLeft w:val="0"/>
      <w:marRight w:val="0"/>
      <w:marTop w:val="0"/>
      <w:marBottom w:val="0"/>
      <w:divBdr>
        <w:top w:val="none" w:sz="0" w:space="0" w:color="auto"/>
        <w:left w:val="none" w:sz="0" w:space="0" w:color="auto"/>
        <w:bottom w:val="none" w:sz="0" w:space="0" w:color="auto"/>
        <w:right w:val="none" w:sz="0" w:space="0" w:color="auto"/>
      </w:divBdr>
    </w:div>
    <w:div w:id="248540042">
      <w:bodyDiv w:val="1"/>
      <w:marLeft w:val="0"/>
      <w:marRight w:val="0"/>
      <w:marTop w:val="0"/>
      <w:marBottom w:val="0"/>
      <w:divBdr>
        <w:top w:val="none" w:sz="0" w:space="0" w:color="auto"/>
        <w:left w:val="none" w:sz="0" w:space="0" w:color="auto"/>
        <w:bottom w:val="none" w:sz="0" w:space="0" w:color="auto"/>
        <w:right w:val="none" w:sz="0" w:space="0" w:color="auto"/>
      </w:divBdr>
    </w:div>
    <w:div w:id="300351491">
      <w:bodyDiv w:val="1"/>
      <w:marLeft w:val="0"/>
      <w:marRight w:val="0"/>
      <w:marTop w:val="0"/>
      <w:marBottom w:val="0"/>
      <w:divBdr>
        <w:top w:val="none" w:sz="0" w:space="0" w:color="auto"/>
        <w:left w:val="none" w:sz="0" w:space="0" w:color="auto"/>
        <w:bottom w:val="none" w:sz="0" w:space="0" w:color="auto"/>
        <w:right w:val="none" w:sz="0" w:space="0" w:color="auto"/>
      </w:divBdr>
    </w:div>
    <w:div w:id="328293192">
      <w:bodyDiv w:val="1"/>
      <w:marLeft w:val="0"/>
      <w:marRight w:val="0"/>
      <w:marTop w:val="0"/>
      <w:marBottom w:val="0"/>
      <w:divBdr>
        <w:top w:val="none" w:sz="0" w:space="0" w:color="auto"/>
        <w:left w:val="none" w:sz="0" w:space="0" w:color="auto"/>
        <w:bottom w:val="none" w:sz="0" w:space="0" w:color="auto"/>
        <w:right w:val="none" w:sz="0" w:space="0" w:color="auto"/>
      </w:divBdr>
    </w:div>
    <w:div w:id="448090327">
      <w:bodyDiv w:val="1"/>
      <w:marLeft w:val="0"/>
      <w:marRight w:val="0"/>
      <w:marTop w:val="0"/>
      <w:marBottom w:val="0"/>
      <w:divBdr>
        <w:top w:val="none" w:sz="0" w:space="0" w:color="auto"/>
        <w:left w:val="none" w:sz="0" w:space="0" w:color="auto"/>
        <w:bottom w:val="none" w:sz="0" w:space="0" w:color="auto"/>
        <w:right w:val="none" w:sz="0" w:space="0" w:color="auto"/>
      </w:divBdr>
    </w:div>
    <w:div w:id="585499815">
      <w:bodyDiv w:val="1"/>
      <w:marLeft w:val="0"/>
      <w:marRight w:val="0"/>
      <w:marTop w:val="0"/>
      <w:marBottom w:val="0"/>
      <w:divBdr>
        <w:top w:val="none" w:sz="0" w:space="0" w:color="auto"/>
        <w:left w:val="none" w:sz="0" w:space="0" w:color="auto"/>
        <w:bottom w:val="none" w:sz="0" w:space="0" w:color="auto"/>
        <w:right w:val="none" w:sz="0" w:space="0" w:color="auto"/>
      </w:divBdr>
    </w:div>
    <w:div w:id="695349411">
      <w:bodyDiv w:val="1"/>
      <w:marLeft w:val="0"/>
      <w:marRight w:val="0"/>
      <w:marTop w:val="0"/>
      <w:marBottom w:val="0"/>
      <w:divBdr>
        <w:top w:val="none" w:sz="0" w:space="0" w:color="auto"/>
        <w:left w:val="none" w:sz="0" w:space="0" w:color="auto"/>
        <w:bottom w:val="none" w:sz="0" w:space="0" w:color="auto"/>
        <w:right w:val="none" w:sz="0" w:space="0" w:color="auto"/>
      </w:divBdr>
    </w:div>
    <w:div w:id="879049376">
      <w:bodyDiv w:val="1"/>
      <w:marLeft w:val="0"/>
      <w:marRight w:val="0"/>
      <w:marTop w:val="0"/>
      <w:marBottom w:val="0"/>
      <w:divBdr>
        <w:top w:val="none" w:sz="0" w:space="0" w:color="auto"/>
        <w:left w:val="none" w:sz="0" w:space="0" w:color="auto"/>
        <w:bottom w:val="none" w:sz="0" w:space="0" w:color="auto"/>
        <w:right w:val="none" w:sz="0" w:space="0" w:color="auto"/>
      </w:divBdr>
    </w:div>
    <w:div w:id="914971122">
      <w:bodyDiv w:val="1"/>
      <w:marLeft w:val="0"/>
      <w:marRight w:val="0"/>
      <w:marTop w:val="0"/>
      <w:marBottom w:val="0"/>
      <w:divBdr>
        <w:top w:val="none" w:sz="0" w:space="0" w:color="auto"/>
        <w:left w:val="none" w:sz="0" w:space="0" w:color="auto"/>
        <w:bottom w:val="none" w:sz="0" w:space="0" w:color="auto"/>
        <w:right w:val="none" w:sz="0" w:space="0" w:color="auto"/>
      </w:divBdr>
    </w:div>
    <w:div w:id="942417145">
      <w:bodyDiv w:val="1"/>
      <w:marLeft w:val="0"/>
      <w:marRight w:val="0"/>
      <w:marTop w:val="0"/>
      <w:marBottom w:val="0"/>
      <w:divBdr>
        <w:top w:val="none" w:sz="0" w:space="0" w:color="auto"/>
        <w:left w:val="none" w:sz="0" w:space="0" w:color="auto"/>
        <w:bottom w:val="none" w:sz="0" w:space="0" w:color="auto"/>
        <w:right w:val="none" w:sz="0" w:space="0" w:color="auto"/>
      </w:divBdr>
    </w:div>
    <w:div w:id="946079647">
      <w:bodyDiv w:val="1"/>
      <w:marLeft w:val="0"/>
      <w:marRight w:val="0"/>
      <w:marTop w:val="0"/>
      <w:marBottom w:val="0"/>
      <w:divBdr>
        <w:top w:val="none" w:sz="0" w:space="0" w:color="auto"/>
        <w:left w:val="none" w:sz="0" w:space="0" w:color="auto"/>
        <w:bottom w:val="none" w:sz="0" w:space="0" w:color="auto"/>
        <w:right w:val="none" w:sz="0" w:space="0" w:color="auto"/>
      </w:divBdr>
    </w:div>
    <w:div w:id="948851195">
      <w:bodyDiv w:val="1"/>
      <w:marLeft w:val="0"/>
      <w:marRight w:val="0"/>
      <w:marTop w:val="0"/>
      <w:marBottom w:val="0"/>
      <w:divBdr>
        <w:top w:val="none" w:sz="0" w:space="0" w:color="auto"/>
        <w:left w:val="none" w:sz="0" w:space="0" w:color="auto"/>
        <w:bottom w:val="none" w:sz="0" w:space="0" w:color="auto"/>
        <w:right w:val="none" w:sz="0" w:space="0" w:color="auto"/>
      </w:divBdr>
    </w:div>
    <w:div w:id="1014185767">
      <w:bodyDiv w:val="1"/>
      <w:marLeft w:val="0"/>
      <w:marRight w:val="0"/>
      <w:marTop w:val="0"/>
      <w:marBottom w:val="0"/>
      <w:divBdr>
        <w:top w:val="none" w:sz="0" w:space="0" w:color="auto"/>
        <w:left w:val="none" w:sz="0" w:space="0" w:color="auto"/>
        <w:bottom w:val="none" w:sz="0" w:space="0" w:color="auto"/>
        <w:right w:val="none" w:sz="0" w:space="0" w:color="auto"/>
      </w:divBdr>
    </w:div>
    <w:div w:id="1024281886">
      <w:bodyDiv w:val="1"/>
      <w:marLeft w:val="0"/>
      <w:marRight w:val="0"/>
      <w:marTop w:val="0"/>
      <w:marBottom w:val="0"/>
      <w:divBdr>
        <w:top w:val="none" w:sz="0" w:space="0" w:color="auto"/>
        <w:left w:val="none" w:sz="0" w:space="0" w:color="auto"/>
        <w:bottom w:val="none" w:sz="0" w:space="0" w:color="auto"/>
        <w:right w:val="none" w:sz="0" w:space="0" w:color="auto"/>
      </w:divBdr>
    </w:div>
    <w:div w:id="1162433004">
      <w:bodyDiv w:val="1"/>
      <w:marLeft w:val="0"/>
      <w:marRight w:val="0"/>
      <w:marTop w:val="0"/>
      <w:marBottom w:val="0"/>
      <w:divBdr>
        <w:top w:val="none" w:sz="0" w:space="0" w:color="auto"/>
        <w:left w:val="none" w:sz="0" w:space="0" w:color="auto"/>
        <w:bottom w:val="none" w:sz="0" w:space="0" w:color="auto"/>
        <w:right w:val="none" w:sz="0" w:space="0" w:color="auto"/>
      </w:divBdr>
    </w:div>
    <w:div w:id="1165776831">
      <w:bodyDiv w:val="1"/>
      <w:marLeft w:val="0"/>
      <w:marRight w:val="0"/>
      <w:marTop w:val="0"/>
      <w:marBottom w:val="0"/>
      <w:divBdr>
        <w:top w:val="none" w:sz="0" w:space="0" w:color="auto"/>
        <w:left w:val="none" w:sz="0" w:space="0" w:color="auto"/>
        <w:bottom w:val="none" w:sz="0" w:space="0" w:color="auto"/>
        <w:right w:val="none" w:sz="0" w:space="0" w:color="auto"/>
      </w:divBdr>
      <w:divsChild>
        <w:div w:id="877745591">
          <w:marLeft w:val="0"/>
          <w:marRight w:val="0"/>
          <w:marTop w:val="0"/>
          <w:marBottom w:val="0"/>
          <w:divBdr>
            <w:top w:val="none" w:sz="0" w:space="0" w:color="auto"/>
            <w:left w:val="none" w:sz="0" w:space="0" w:color="auto"/>
            <w:bottom w:val="none" w:sz="0" w:space="0" w:color="auto"/>
            <w:right w:val="none" w:sz="0" w:space="0" w:color="auto"/>
          </w:divBdr>
        </w:div>
        <w:div w:id="1727415000">
          <w:marLeft w:val="0"/>
          <w:marRight w:val="0"/>
          <w:marTop w:val="0"/>
          <w:marBottom w:val="0"/>
          <w:divBdr>
            <w:top w:val="none" w:sz="0" w:space="0" w:color="auto"/>
            <w:left w:val="none" w:sz="0" w:space="0" w:color="auto"/>
            <w:bottom w:val="none" w:sz="0" w:space="0" w:color="auto"/>
            <w:right w:val="none" w:sz="0" w:space="0" w:color="auto"/>
          </w:divBdr>
        </w:div>
        <w:div w:id="1730686114">
          <w:marLeft w:val="0"/>
          <w:marRight w:val="0"/>
          <w:marTop w:val="0"/>
          <w:marBottom w:val="0"/>
          <w:divBdr>
            <w:top w:val="none" w:sz="0" w:space="0" w:color="auto"/>
            <w:left w:val="none" w:sz="0" w:space="0" w:color="auto"/>
            <w:bottom w:val="none" w:sz="0" w:space="0" w:color="auto"/>
            <w:right w:val="none" w:sz="0" w:space="0" w:color="auto"/>
          </w:divBdr>
        </w:div>
        <w:div w:id="1896963217">
          <w:marLeft w:val="0"/>
          <w:marRight w:val="0"/>
          <w:marTop w:val="0"/>
          <w:marBottom w:val="0"/>
          <w:divBdr>
            <w:top w:val="none" w:sz="0" w:space="0" w:color="auto"/>
            <w:left w:val="none" w:sz="0" w:space="0" w:color="auto"/>
            <w:bottom w:val="none" w:sz="0" w:space="0" w:color="auto"/>
            <w:right w:val="none" w:sz="0" w:space="0" w:color="auto"/>
          </w:divBdr>
        </w:div>
      </w:divsChild>
    </w:div>
    <w:div w:id="1203202744">
      <w:bodyDiv w:val="1"/>
      <w:marLeft w:val="0"/>
      <w:marRight w:val="0"/>
      <w:marTop w:val="0"/>
      <w:marBottom w:val="0"/>
      <w:divBdr>
        <w:top w:val="none" w:sz="0" w:space="0" w:color="auto"/>
        <w:left w:val="none" w:sz="0" w:space="0" w:color="auto"/>
        <w:bottom w:val="none" w:sz="0" w:space="0" w:color="auto"/>
        <w:right w:val="none" w:sz="0" w:space="0" w:color="auto"/>
      </w:divBdr>
    </w:div>
    <w:div w:id="1248809522">
      <w:bodyDiv w:val="1"/>
      <w:marLeft w:val="0"/>
      <w:marRight w:val="0"/>
      <w:marTop w:val="0"/>
      <w:marBottom w:val="0"/>
      <w:divBdr>
        <w:top w:val="none" w:sz="0" w:space="0" w:color="auto"/>
        <w:left w:val="none" w:sz="0" w:space="0" w:color="auto"/>
        <w:bottom w:val="none" w:sz="0" w:space="0" w:color="auto"/>
        <w:right w:val="none" w:sz="0" w:space="0" w:color="auto"/>
      </w:divBdr>
    </w:div>
    <w:div w:id="1348603713">
      <w:bodyDiv w:val="1"/>
      <w:marLeft w:val="0"/>
      <w:marRight w:val="0"/>
      <w:marTop w:val="0"/>
      <w:marBottom w:val="0"/>
      <w:divBdr>
        <w:top w:val="none" w:sz="0" w:space="0" w:color="auto"/>
        <w:left w:val="none" w:sz="0" w:space="0" w:color="auto"/>
        <w:bottom w:val="none" w:sz="0" w:space="0" w:color="auto"/>
        <w:right w:val="none" w:sz="0" w:space="0" w:color="auto"/>
      </w:divBdr>
    </w:div>
    <w:div w:id="1478260623">
      <w:bodyDiv w:val="1"/>
      <w:marLeft w:val="0"/>
      <w:marRight w:val="0"/>
      <w:marTop w:val="0"/>
      <w:marBottom w:val="0"/>
      <w:divBdr>
        <w:top w:val="none" w:sz="0" w:space="0" w:color="auto"/>
        <w:left w:val="none" w:sz="0" w:space="0" w:color="auto"/>
        <w:bottom w:val="none" w:sz="0" w:space="0" w:color="auto"/>
        <w:right w:val="none" w:sz="0" w:space="0" w:color="auto"/>
      </w:divBdr>
    </w:div>
    <w:div w:id="1507360540">
      <w:bodyDiv w:val="1"/>
      <w:marLeft w:val="0"/>
      <w:marRight w:val="0"/>
      <w:marTop w:val="0"/>
      <w:marBottom w:val="0"/>
      <w:divBdr>
        <w:top w:val="none" w:sz="0" w:space="0" w:color="auto"/>
        <w:left w:val="none" w:sz="0" w:space="0" w:color="auto"/>
        <w:bottom w:val="none" w:sz="0" w:space="0" w:color="auto"/>
        <w:right w:val="none" w:sz="0" w:space="0" w:color="auto"/>
      </w:divBdr>
    </w:div>
    <w:div w:id="1991905758">
      <w:bodyDiv w:val="1"/>
      <w:marLeft w:val="0"/>
      <w:marRight w:val="0"/>
      <w:marTop w:val="0"/>
      <w:marBottom w:val="0"/>
      <w:divBdr>
        <w:top w:val="none" w:sz="0" w:space="0" w:color="auto"/>
        <w:left w:val="none" w:sz="0" w:space="0" w:color="auto"/>
        <w:bottom w:val="none" w:sz="0" w:space="0" w:color="auto"/>
        <w:right w:val="none" w:sz="0" w:space="0" w:color="auto"/>
      </w:divBdr>
    </w:div>
    <w:div w:id="2003661195">
      <w:bodyDiv w:val="1"/>
      <w:marLeft w:val="0"/>
      <w:marRight w:val="0"/>
      <w:marTop w:val="0"/>
      <w:marBottom w:val="0"/>
      <w:divBdr>
        <w:top w:val="none" w:sz="0" w:space="0" w:color="auto"/>
        <w:left w:val="none" w:sz="0" w:space="0" w:color="auto"/>
        <w:bottom w:val="none" w:sz="0" w:space="0" w:color="auto"/>
        <w:right w:val="none" w:sz="0" w:space="0" w:color="auto"/>
      </w:divBdr>
    </w:div>
    <w:div w:id="210868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TONGHOP-THANH\linh%20tinh\Umoihop_ub.dot" TargetMode="Externa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1B2A-DC11-46E3-9212-1009D378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Umoihop_ub</Template>
  <TotalTime>0</TotalTime>
  <Pages>1</Pages>
  <Words>178</Words>
  <Characters>1021</Characters>
  <Application>Microsoft Office Word</Application>
  <DocSecurity>0</DocSecurity>
  <Lines>8</Lines>
  <Paragraphs>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LOVE</vt:lpstr>
      <vt:lpstr>LOVE</vt:lpstr>
    </vt:vector>
  </TitlesOfParts>
  <Company>So Ke Hoach Dau Tu</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creator>Thanh</dc:creator>
  <cp:lastModifiedBy>Administrator</cp:lastModifiedBy>
  <cp:revision>2</cp:revision>
  <cp:lastPrinted>2025-12-04T07:35:00Z</cp:lastPrinted>
  <dcterms:created xsi:type="dcterms:W3CDTF">2025-12-04T07:38:00Z</dcterms:created>
  <dcterms:modified xsi:type="dcterms:W3CDTF">2025-12-04T07:38:00Z</dcterms:modified>
</cp:coreProperties>
</file>